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24" w:rsidRDefault="00A76824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76824" w:rsidRPr="00D44BA9" w:rsidRDefault="00A76824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A76824" w:rsidRDefault="00A7682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824" w:rsidRDefault="00A7682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A76824" w:rsidRDefault="00A7682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A76824" w:rsidRPr="00554794" w:rsidRDefault="00A7682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A76824" w:rsidRPr="00183A23" w:rsidRDefault="00A76824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182"/>
        <w:gridCol w:w="1644"/>
        <w:gridCol w:w="871"/>
        <w:gridCol w:w="508"/>
        <w:gridCol w:w="523"/>
        <w:gridCol w:w="1292"/>
        <w:gridCol w:w="1337"/>
      </w:tblGrid>
      <w:tr w:rsidR="00A76824" w:rsidRPr="00371815" w:rsidTr="001A2411">
        <w:trPr>
          <w:trHeight w:val="790"/>
          <w:tblHeader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24" w:rsidRPr="004C4EEA" w:rsidRDefault="00A76824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24" w:rsidRPr="004C4EEA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24" w:rsidRPr="004C4EEA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24" w:rsidRPr="004C4EEA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24" w:rsidRPr="004C4EEA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24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76824" w:rsidRPr="004C4EEA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24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76824" w:rsidRDefault="00A7682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35490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ществления государственной программы "Разв</w:t>
            </w:r>
            <w:r w:rsidRPr="00427568">
              <w:rPr>
                <w:rFonts w:ascii="Times New Roman" w:hAnsi="Times New Roman"/>
                <w:b/>
              </w:rPr>
              <w:t>и</w:t>
            </w:r>
            <w:r w:rsidRPr="00427568">
              <w:rPr>
                <w:rFonts w:ascii="Times New Roman" w:hAnsi="Times New Roman"/>
                <w:b/>
              </w:rPr>
              <w:t>тие здравоохранения Республики Т</w:t>
            </w:r>
            <w:r w:rsidRPr="00427568">
              <w:rPr>
                <w:rFonts w:ascii="Times New Roman" w:hAnsi="Times New Roman"/>
                <w:b/>
              </w:rPr>
              <w:t>а</w:t>
            </w:r>
            <w:r w:rsidRPr="00427568">
              <w:rPr>
                <w:rFonts w:ascii="Times New Roman" w:hAnsi="Times New Roman"/>
                <w:b/>
              </w:rPr>
              <w:t>тарстан до 2020 года"</w:t>
            </w:r>
          </w:p>
        </w:tc>
        <w:tc>
          <w:tcPr>
            <w:tcW w:w="1644" w:type="dxa"/>
            <w:vAlign w:val="bottom"/>
          </w:tcPr>
          <w:p w:rsidR="00A76824" w:rsidRPr="0035490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71" w:type="dxa"/>
            <w:vAlign w:val="bottom"/>
          </w:tcPr>
          <w:p w:rsidR="00A76824" w:rsidRPr="0035490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35490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35490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A76824" w:rsidRPr="00204EE0" w:rsidRDefault="00A7682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448,6</w:t>
            </w:r>
          </w:p>
        </w:tc>
        <w:tc>
          <w:tcPr>
            <w:tcW w:w="1337" w:type="dxa"/>
          </w:tcPr>
          <w:p w:rsidR="00A76824" w:rsidRPr="00204EE0" w:rsidRDefault="00A7682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465,5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710F7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 и формиров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ние здорового образа жизни. Развитие первичной медико-санитарной помощи»</w:t>
            </w:r>
          </w:p>
        </w:tc>
        <w:tc>
          <w:tcPr>
            <w:tcW w:w="1644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71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A76824" w:rsidRPr="00204EE0" w:rsidRDefault="00A7682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A76824" w:rsidRPr="00204EE0" w:rsidRDefault="00A7682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710F7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44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71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710F7F" w:rsidRDefault="00A7682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ских) мероприятий, проводимых с 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менением лабораторных методов иссл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щениях, где имеются и сохраняются 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ловия для возникновения или распр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странения инфе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ционных заболеваний</w:t>
            </w:r>
          </w:p>
        </w:tc>
        <w:tc>
          <w:tcPr>
            <w:tcW w:w="1644" w:type="dxa"/>
            <w:vAlign w:val="bottom"/>
          </w:tcPr>
          <w:p w:rsidR="00A76824" w:rsidRPr="00710F7F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A76824" w:rsidRPr="00371815" w:rsidTr="00654376">
        <w:trPr>
          <w:trHeight w:val="569"/>
        </w:trPr>
        <w:tc>
          <w:tcPr>
            <w:tcW w:w="4182" w:type="dxa"/>
            <w:vAlign w:val="bottom"/>
          </w:tcPr>
          <w:p w:rsidR="00A76824" w:rsidRPr="00710F7F" w:rsidRDefault="00A7682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710F7F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A76824" w:rsidRPr="00710F7F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A76824" w:rsidRPr="00371815" w:rsidTr="004C53EF">
        <w:trPr>
          <w:trHeight w:val="569"/>
        </w:trPr>
        <w:tc>
          <w:tcPr>
            <w:tcW w:w="4182" w:type="dxa"/>
            <w:vAlign w:val="bottom"/>
          </w:tcPr>
          <w:p w:rsidR="00A76824" w:rsidRPr="00710F7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A76824" w:rsidRPr="00371815" w:rsidTr="000D0886">
        <w:trPr>
          <w:trHeight w:val="569"/>
        </w:trPr>
        <w:tc>
          <w:tcPr>
            <w:tcW w:w="4182" w:type="dxa"/>
            <w:vAlign w:val="bottom"/>
          </w:tcPr>
          <w:p w:rsidR="00A76824" w:rsidRPr="00710F7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лучие</w:t>
            </w:r>
          </w:p>
        </w:tc>
        <w:tc>
          <w:tcPr>
            <w:tcW w:w="1644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A76824" w:rsidRPr="00710F7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A76824" w:rsidRPr="00204EE0" w:rsidRDefault="00A7682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ь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ном районе на 2016 – 2020 годы»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486700,7</w:t>
            </w:r>
          </w:p>
        </w:tc>
        <w:tc>
          <w:tcPr>
            <w:tcW w:w="1337" w:type="dxa"/>
          </w:tcPr>
          <w:p w:rsidR="00A76824" w:rsidRDefault="00A7682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Default="00A7682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471198,9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054682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школьного образования, включая инклюзивное  на 2016 – 2020 годы»</w:t>
            </w:r>
          </w:p>
        </w:tc>
        <w:tc>
          <w:tcPr>
            <w:tcW w:w="1644" w:type="dxa"/>
            <w:vAlign w:val="bottom"/>
          </w:tcPr>
          <w:p w:rsidR="00A76824" w:rsidRPr="0005468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71" w:type="dxa"/>
            <w:vAlign w:val="bottom"/>
          </w:tcPr>
          <w:p w:rsidR="00A76824" w:rsidRPr="0005468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5468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5468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A76824" w:rsidRPr="00AE51B9" w:rsidRDefault="00A7682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95480</w:t>
            </w:r>
          </w:p>
        </w:tc>
        <w:tc>
          <w:tcPr>
            <w:tcW w:w="1337" w:type="dxa"/>
          </w:tcPr>
          <w:p w:rsidR="00A76824" w:rsidRPr="00AE51B9" w:rsidRDefault="00A7682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92350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DE343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школьного образования в муниципальных дошкольных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тельных организац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644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71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A76824" w:rsidRPr="00AE51B9" w:rsidRDefault="00A7682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44683,4</w:t>
            </w:r>
          </w:p>
        </w:tc>
        <w:tc>
          <w:tcPr>
            <w:tcW w:w="1337" w:type="dxa"/>
          </w:tcPr>
          <w:p w:rsidR="00A76824" w:rsidRPr="00AE51B9" w:rsidRDefault="00A7682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DE343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 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ях</w:t>
            </w:r>
          </w:p>
        </w:tc>
        <w:tc>
          <w:tcPr>
            <w:tcW w:w="1644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E343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E3438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67EC9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E3438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67EC9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A67EC9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A76824" w:rsidRPr="00A67EC9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DE3438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67EC9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A76824" w:rsidRPr="00A67EC9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A76824" w:rsidRPr="00A67EC9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A67EC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DE3438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7606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школьного образ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вания</w:t>
            </w:r>
          </w:p>
        </w:tc>
        <w:tc>
          <w:tcPr>
            <w:tcW w:w="1644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71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A76824" w:rsidRPr="001C28E3" w:rsidRDefault="00A7682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A76824" w:rsidRPr="001C28E3" w:rsidRDefault="00A7682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7606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зовательных организаций</w:t>
            </w:r>
          </w:p>
        </w:tc>
        <w:tc>
          <w:tcPr>
            <w:tcW w:w="1644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7606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7606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A76824" w:rsidRPr="00371815" w:rsidTr="002B64BA">
        <w:trPr>
          <w:trHeight w:val="569"/>
        </w:trPr>
        <w:tc>
          <w:tcPr>
            <w:tcW w:w="4182" w:type="dxa"/>
            <w:vAlign w:val="bottom"/>
          </w:tcPr>
          <w:p w:rsidR="00A76824" w:rsidRPr="00A7606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A7606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A76824" w:rsidRPr="001C28E3" w:rsidRDefault="00A7682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4E3ED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вания, включая инклюзивное на 2016 – 2020 годы»</w:t>
            </w:r>
          </w:p>
        </w:tc>
        <w:tc>
          <w:tcPr>
            <w:tcW w:w="1644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71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4E3ED0" w:rsidRDefault="00A7682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337880,7</w:t>
            </w:r>
          </w:p>
        </w:tc>
        <w:tc>
          <w:tcPr>
            <w:tcW w:w="1337" w:type="dxa"/>
          </w:tcPr>
          <w:p w:rsidR="00A76824" w:rsidRDefault="00A7682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325508,9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4E3ED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щего образования в государственных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разов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44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71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4E3ED0" w:rsidRDefault="00A7682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A76824" w:rsidRDefault="00A7682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4E3ED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заций, включая школы – детские сады</w:t>
            </w:r>
          </w:p>
        </w:tc>
        <w:tc>
          <w:tcPr>
            <w:tcW w:w="1644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4E3ED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4E3ED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4E3ED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4E3ED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4E3ED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4E3ED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2D792B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A76824" w:rsidRPr="002D792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A76824" w:rsidRPr="002D792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2D792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2D792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A76824" w:rsidRPr="004E3ED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E212C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общедоступного и беспла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дошкольного, начального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щего, основного общего, среднего общего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общеобраз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вательных организациях, обеспечение дополнительного образования детей в муниципальных общеобразовател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644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871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152881,2</w:t>
            </w:r>
          </w:p>
        </w:tc>
        <w:tc>
          <w:tcPr>
            <w:tcW w:w="1337" w:type="dxa"/>
          </w:tcPr>
          <w:p w:rsidR="00A76824" w:rsidRDefault="00A768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153032,2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E212C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циях, обеспечение дополнительного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детей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ных организациях</w:t>
            </w:r>
          </w:p>
        </w:tc>
        <w:tc>
          <w:tcPr>
            <w:tcW w:w="1644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212C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E212C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212C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E212C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212C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E212C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212C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A76824" w:rsidRPr="00E212C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144E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зования</w:t>
            </w:r>
          </w:p>
        </w:tc>
        <w:tc>
          <w:tcPr>
            <w:tcW w:w="1644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144E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144E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144E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144E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A144E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144E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сти субъектов Российской Федерации, мес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ных админ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страций</w:t>
            </w:r>
          </w:p>
        </w:tc>
        <w:tc>
          <w:tcPr>
            <w:tcW w:w="1644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A144E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5A5181">
        <w:trPr>
          <w:trHeight w:val="569"/>
        </w:trPr>
        <w:tc>
          <w:tcPr>
            <w:tcW w:w="4182" w:type="dxa"/>
            <w:vAlign w:val="bottom"/>
          </w:tcPr>
          <w:p w:rsidR="00A76824" w:rsidRPr="00062A5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</w:t>
            </w:r>
            <w:r w:rsidRPr="00062A50">
              <w:rPr>
                <w:rFonts w:ascii="Times New Roman" w:hAnsi="Times New Roman"/>
              </w:rPr>
              <w:t>ж</w:t>
            </w:r>
            <w:r w:rsidRPr="00062A50">
              <w:rPr>
                <w:rFonts w:ascii="Times New Roman" w:hAnsi="Times New Roman"/>
              </w:rPr>
              <w:t>дений образования</w:t>
            </w:r>
          </w:p>
        </w:tc>
        <w:tc>
          <w:tcPr>
            <w:tcW w:w="1644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A144E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4179,2</w:t>
            </w:r>
          </w:p>
        </w:tc>
        <w:tc>
          <w:tcPr>
            <w:tcW w:w="1337" w:type="dxa"/>
            <w:vAlign w:val="bottom"/>
          </w:tcPr>
          <w:p w:rsidR="00A76824" w:rsidRPr="00A144E8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4330,2</w:t>
            </w:r>
          </w:p>
        </w:tc>
      </w:tr>
      <w:tr w:rsidR="00A76824" w:rsidRPr="00371815" w:rsidTr="005A5181">
        <w:trPr>
          <w:trHeight w:val="569"/>
        </w:trPr>
        <w:tc>
          <w:tcPr>
            <w:tcW w:w="4182" w:type="dxa"/>
            <w:vAlign w:val="bottom"/>
          </w:tcPr>
          <w:p w:rsidR="00A76824" w:rsidRPr="00A144E8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8153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A76824" w:rsidRPr="00E8153E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A76824" w:rsidRPr="00371815" w:rsidTr="005A5181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E8153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E8153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E8153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8153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A76824" w:rsidRPr="00E8153E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A7682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E8153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E8153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E8153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E8153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A76824" w:rsidRPr="00E8153E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A7682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8153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A144E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8153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A76824" w:rsidRPr="00E8153E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A7682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8153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A76824" w:rsidRPr="00E8153E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A7682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E8153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A76824" w:rsidRPr="00E8153E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220C2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644" w:type="dxa"/>
            <w:vAlign w:val="bottom"/>
          </w:tcPr>
          <w:p w:rsidR="00A76824" w:rsidRPr="00220C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71" w:type="dxa"/>
            <w:vAlign w:val="bottom"/>
          </w:tcPr>
          <w:p w:rsidR="00A76824" w:rsidRPr="00220C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220C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220C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220C2E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4A5DB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ганизация предоставления дополнительного образ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вания детей в муниципальных организ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644" w:type="dxa"/>
            <w:vAlign w:val="bottom"/>
          </w:tcPr>
          <w:p w:rsidR="00A76824" w:rsidRPr="004A5DB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71" w:type="dxa"/>
            <w:vAlign w:val="bottom"/>
          </w:tcPr>
          <w:p w:rsidR="00A76824" w:rsidRPr="004A5DB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4A5DB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4A5DB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4A5DBF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E11B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зующих дополнительные общеобразов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тельные программы</w:t>
            </w:r>
          </w:p>
        </w:tc>
        <w:tc>
          <w:tcPr>
            <w:tcW w:w="1644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E11B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AE11B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E11B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E11B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E775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77526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E775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775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A76824" w:rsidRPr="00E77526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нительного образования х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дожественно-эстетической направленности, реализующих дополн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тельные общеобразовательные програ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644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33796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33796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33796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7849B3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7849B3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A76824" w:rsidRPr="007849B3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правленности (ДЮСШ), реализующих дополнительные общеобразов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тельные программы</w:t>
            </w:r>
          </w:p>
        </w:tc>
        <w:tc>
          <w:tcPr>
            <w:tcW w:w="1644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C59C1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C59C1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FC59C1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FC59C1" w:rsidRDefault="00A7682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A76824" w:rsidRPr="00FC59C1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A7682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</w:t>
            </w:r>
            <w:r w:rsidRPr="00460392">
              <w:rPr>
                <w:rFonts w:ascii="Times New Roman" w:hAnsi="Times New Roman"/>
                <w:color w:val="000000"/>
              </w:rPr>
              <w:t>р</w:t>
            </w:r>
            <w:r w:rsidRPr="00460392">
              <w:rPr>
                <w:rFonts w:ascii="Times New Roman" w:hAnsi="Times New Roman"/>
                <w:color w:val="000000"/>
              </w:rPr>
              <w:t>ганизаций, осуществляющих обеспечение образов</w:t>
            </w:r>
            <w:r w:rsidRPr="00460392">
              <w:rPr>
                <w:rFonts w:ascii="Times New Roman" w:hAnsi="Times New Roman"/>
                <w:color w:val="000000"/>
              </w:rPr>
              <w:t>а</w:t>
            </w:r>
            <w:r w:rsidRPr="00460392">
              <w:rPr>
                <w:rFonts w:ascii="Times New Roman" w:hAnsi="Times New Roman"/>
                <w:color w:val="000000"/>
              </w:rPr>
              <w:t>тельной деятельности, оценку качес</w:t>
            </w:r>
            <w:r w:rsidRPr="00460392">
              <w:rPr>
                <w:rFonts w:ascii="Times New Roman" w:hAnsi="Times New Roman"/>
                <w:color w:val="000000"/>
              </w:rPr>
              <w:t>т</w:t>
            </w:r>
            <w:r w:rsidRPr="00460392">
              <w:rPr>
                <w:rFonts w:ascii="Times New Roman" w:hAnsi="Times New Roman"/>
                <w:color w:val="000000"/>
              </w:rPr>
              <w:t>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A7682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работка и внедрение системы оценки качества 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разования»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A7682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A7682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A7682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A7682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A7682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A7682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A7682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C83ECA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A76824" w:rsidRPr="00C83ECA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A76824" w:rsidRPr="00371815" w:rsidTr="008A4862">
        <w:trPr>
          <w:trHeight w:val="569"/>
        </w:trPr>
        <w:tc>
          <w:tcPr>
            <w:tcW w:w="4182" w:type="dxa"/>
            <w:vAlign w:val="bottom"/>
          </w:tcPr>
          <w:p w:rsidR="00A76824" w:rsidRPr="00054494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A76824" w:rsidRPr="000544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0544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A76824" w:rsidRPr="000544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4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05449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A76824" w:rsidRPr="000544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76824" w:rsidRPr="00371815" w:rsidTr="008A4862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76824" w:rsidRPr="00371815" w:rsidTr="008A4862">
        <w:trPr>
          <w:trHeight w:val="569"/>
        </w:trPr>
        <w:tc>
          <w:tcPr>
            <w:tcW w:w="4182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C83ECA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2A1C58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лизованные бухгалтерии, группы хозя</w:t>
            </w:r>
            <w:r w:rsidRPr="002A1C58">
              <w:rPr>
                <w:rFonts w:ascii="Times New Roman" w:hAnsi="Times New Roman"/>
              </w:rPr>
              <w:t>й</w:t>
            </w:r>
            <w:r w:rsidRPr="002A1C58">
              <w:rPr>
                <w:rFonts w:ascii="Times New Roman" w:hAnsi="Times New Roman"/>
              </w:rPr>
              <w:t>ственного обслуживания, учебные фил</w:t>
            </w:r>
            <w:r w:rsidRPr="002A1C58">
              <w:rPr>
                <w:rFonts w:ascii="Times New Roman" w:hAnsi="Times New Roman"/>
              </w:rPr>
              <w:t>ь</w:t>
            </w:r>
            <w:r w:rsidRPr="002A1C58">
              <w:rPr>
                <w:rFonts w:ascii="Times New Roman" w:hAnsi="Times New Roman"/>
              </w:rPr>
              <w:t>мотеки, межшкольные учебно-производственные комбинаты, логопед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ческие пункты</w:t>
            </w:r>
          </w:p>
        </w:tc>
        <w:tc>
          <w:tcPr>
            <w:tcW w:w="1644" w:type="dxa"/>
            <w:vAlign w:val="bottom"/>
          </w:tcPr>
          <w:p w:rsidR="00A76824" w:rsidRPr="002A1C5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2A1C5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2A1C5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2A1C5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2A1C5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</w:t>
            </w:r>
          </w:p>
        </w:tc>
        <w:tc>
          <w:tcPr>
            <w:tcW w:w="1337" w:type="dxa"/>
            <w:vAlign w:val="bottom"/>
          </w:tcPr>
          <w:p w:rsidR="00A76824" w:rsidRPr="002A1C58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1861C8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1861C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1861C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1861C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1861C8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1861C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A76824" w:rsidRPr="001861C8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1861C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A76824" w:rsidRPr="001861C8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1861C8" w:rsidRDefault="00A7682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1861C8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A76824" w:rsidRPr="001861C8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E93CCB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93CCB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A76824" w:rsidRPr="00E93CCB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E93CCB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93CCB" w:rsidRDefault="00A7682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A76824" w:rsidRPr="00E93CCB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E93CCB" w:rsidRDefault="00A7682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E93CCB" w:rsidRDefault="00A76824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A76824" w:rsidRPr="00E93CCB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644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E93CCB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93CCB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A76824" w:rsidRPr="00E93CCB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93CCB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A76824" w:rsidRPr="00E93CCB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7682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A76824" w:rsidRPr="00E8153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E93CCB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E93CCB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A76824" w:rsidRPr="00E93CCB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ществления государственной программы "Соц</w:t>
            </w:r>
            <w:r w:rsidRPr="00CD1E99">
              <w:rPr>
                <w:rFonts w:ascii="Times New Roman" w:hAnsi="Times New Roman"/>
                <w:b/>
              </w:rPr>
              <w:t>и</w:t>
            </w:r>
            <w:r w:rsidRPr="00CD1E99">
              <w:rPr>
                <w:rFonts w:ascii="Times New Roman" w:hAnsi="Times New Roman"/>
                <w:b/>
              </w:rPr>
              <w:t>альная поддержка граждан Республ</w:t>
            </w:r>
            <w:r w:rsidRPr="00CD1E99">
              <w:rPr>
                <w:rFonts w:ascii="Times New Roman" w:hAnsi="Times New Roman"/>
                <w:b/>
              </w:rPr>
              <w:t>и</w:t>
            </w:r>
            <w:r w:rsidRPr="00CD1E99">
              <w:rPr>
                <w:rFonts w:ascii="Times New Roman" w:hAnsi="Times New Roman"/>
                <w:b/>
              </w:rPr>
              <w:t>ки Татарстан" на 2014 – 2020 годы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11834,2</w:t>
            </w:r>
          </w:p>
        </w:tc>
        <w:tc>
          <w:tcPr>
            <w:tcW w:w="1337" w:type="dxa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12028</w:t>
            </w:r>
          </w:p>
        </w:tc>
      </w:tr>
      <w:tr w:rsidR="00A7682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ды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A7682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A7682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мощи (питание  учащихся)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A7682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A7682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A7682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6988,6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6988,6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мы мер социал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ной поддержки семей»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бенком в образов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тельных организациях, реализующих образовательную програ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му дошкольного 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разования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A7682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F52875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A76824" w:rsidRPr="00F52875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A76824" w:rsidRPr="00371815" w:rsidTr="00C97DBB">
        <w:trPr>
          <w:trHeight w:val="569"/>
        </w:trPr>
        <w:tc>
          <w:tcPr>
            <w:tcW w:w="4182" w:type="dxa"/>
            <w:vAlign w:val="bottom"/>
          </w:tcPr>
          <w:p w:rsidR="00A76824" w:rsidRPr="00B70478" w:rsidRDefault="00A76824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приятных условий для устройства детей-сирот и детей, оставшихся без поп</w:t>
            </w:r>
            <w:r w:rsidRPr="00B70478">
              <w:rPr>
                <w:rFonts w:ascii="Times New Roman" w:hAnsi="Times New Roman"/>
                <w:color w:val="000000"/>
              </w:rPr>
              <w:t>е</w:t>
            </w:r>
            <w:r w:rsidRPr="00B70478">
              <w:rPr>
                <w:rFonts w:ascii="Times New Roman" w:hAnsi="Times New Roman"/>
                <w:color w:val="000000"/>
              </w:rPr>
              <w:t>чения родителей, на воспит</w:t>
            </w:r>
            <w:r w:rsidRPr="00B70478">
              <w:rPr>
                <w:rFonts w:ascii="Times New Roman" w:hAnsi="Times New Roman"/>
                <w:color w:val="000000"/>
              </w:rPr>
              <w:t>а</w:t>
            </w:r>
            <w:r w:rsidRPr="00B70478">
              <w:rPr>
                <w:rFonts w:ascii="Times New Roman" w:hAnsi="Times New Roman"/>
                <w:color w:val="000000"/>
              </w:rPr>
              <w:t>ние в семью»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A76824" w:rsidRPr="00371815" w:rsidTr="00C97DBB">
        <w:trPr>
          <w:trHeight w:val="569"/>
        </w:trPr>
        <w:tc>
          <w:tcPr>
            <w:tcW w:w="4182" w:type="dxa"/>
          </w:tcPr>
          <w:p w:rsidR="00A76824" w:rsidRPr="00B70478" w:rsidRDefault="00A76824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</w:t>
            </w:r>
            <w:r w:rsidRPr="00B70478">
              <w:rPr>
                <w:rFonts w:ascii="Times New Roman" w:hAnsi="Times New Roman"/>
              </w:rPr>
              <w:t>ь</w:t>
            </w:r>
            <w:r w:rsidRPr="00B70478">
              <w:rPr>
                <w:rFonts w:ascii="Times New Roman" w:hAnsi="Times New Roman"/>
              </w:rPr>
              <w:t>ству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A76824" w:rsidRPr="00371815" w:rsidTr="006E6AF1">
        <w:trPr>
          <w:trHeight w:val="569"/>
        </w:trPr>
        <w:tc>
          <w:tcPr>
            <w:tcW w:w="4182" w:type="dxa"/>
          </w:tcPr>
          <w:p w:rsidR="00A76824" w:rsidRPr="00B70478" w:rsidRDefault="00A76824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лу в целях обеспечения выполнения функций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(муниципальными) орг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нами, казенными учреждениями, орган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ми управления государственными вн</w:t>
            </w:r>
            <w:r w:rsidRPr="00B70478">
              <w:rPr>
                <w:rFonts w:ascii="Times New Roman" w:hAnsi="Times New Roman"/>
              </w:rPr>
              <w:t>е</w:t>
            </w:r>
            <w:r w:rsidRPr="00B7047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A76824" w:rsidRPr="00371815" w:rsidTr="00D974BA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A76824" w:rsidRPr="00371815" w:rsidTr="00D974BA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A76824" w:rsidRPr="00371815" w:rsidTr="005746AF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Default="00A7682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76824" w:rsidRPr="00371815" w:rsidTr="005746AF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76824" w:rsidRPr="00371815" w:rsidTr="005746AF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F52875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52875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7682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A76824" w:rsidRPr="0086258A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644" w:type="dxa"/>
            <w:vAlign w:val="bottom"/>
          </w:tcPr>
          <w:p w:rsidR="00A76824" w:rsidRPr="00341326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71" w:type="dxa"/>
            <w:vAlign w:val="bottom"/>
          </w:tcPr>
          <w:p w:rsidR="00A76824" w:rsidRPr="003413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3413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3413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341326" w:rsidRDefault="00A7682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A76824" w:rsidRPr="00341326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A7682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A76824" w:rsidRPr="00D02C18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</w:t>
            </w:r>
            <w:r w:rsidRPr="00D02C18">
              <w:rPr>
                <w:rFonts w:ascii="Times New Roman" w:hAnsi="Times New Roman"/>
                <w:color w:val="000000"/>
              </w:rPr>
              <w:t>р</w:t>
            </w:r>
            <w:r w:rsidRPr="00D02C18">
              <w:rPr>
                <w:rFonts w:ascii="Times New Roman" w:hAnsi="Times New Roman"/>
                <w:color w:val="000000"/>
              </w:rPr>
              <w:t>ганизация своевременного проведения капитальн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 ремонта общего имущества в мног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квартирных домах»</w:t>
            </w:r>
          </w:p>
        </w:tc>
        <w:tc>
          <w:tcPr>
            <w:tcW w:w="1644" w:type="dxa"/>
            <w:vAlign w:val="bottom"/>
          </w:tcPr>
          <w:p w:rsidR="00A76824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71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7682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A76824" w:rsidRPr="00826CCF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му ремонту многоквартирных домов</w:t>
            </w:r>
          </w:p>
        </w:tc>
        <w:tc>
          <w:tcPr>
            <w:tcW w:w="1644" w:type="dxa"/>
            <w:vAlign w:val="bottom"/>
          </w:tcPr>
          <w:p w:rsidR="00A76824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7682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A76824" w:rsidRPr="00E94186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</w:t>
            </w:r>
            <w:r w:rsidRPr="00E94186">
              <w:rPr>
                <w:rFonts w:ascii="Times New Roman" w:hAnsi="Times New Roman"/>
                <w:szCs w:val="24"/>
              </w:rPr>
              <w:t>а</w:t>
            </w:r>
            <w:r w:rsidRPr="00E94186">
              <w:rPr>
                <w:rFonts w:ascii="Times New Roman" w:hAnsi="Times New Roman"/>
                <w:szCs w:val="24"/>
              </w:rPr>
              <w:t>низациям</w:t>
            </w:r>
          </w:p>
        </w:tc>
        <w:tc>
          <w:tcPr>
            <w:tcW w:w="1644" w:type="dxa"/>
            <w:vAlign w:val="bottom"/>
          </w:tcPr>
          <w:p w:rsidR="00A76824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76824" w:rsidRPr="00371815" w:rsidTr="00BB7F25">
        <w:trPr>
          <w:trHeight w:val="569"/>
        </w:trPr>
        <w:tc>
          <w:tcPr>
            <w:tcW w:w="4182" w:type="dxa"/>
          </w:tcPr>
          <w:p w:rsidR="00A76824" w:rsidRPr="00826CCF" w:rsidRDefault="00A76824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Жилищно-коммунальное х</w:t>
            </w:r>
            <w:r w:rsidRPr="00826CCF">
              <w:rPr>
                <w:rFonts w:ascii="Times New Roman" w:hAnsi="Times New Roman"/>
              </w:rPr>
              <w:t>о</w:t>
            </w:r>
            <w:r w:rsidRPr="00826CCF">
              <w:rPr>
                <w:rFonts w:ascii="Times New Roman" w:hAnsi="Times New Roman"/>
              </w:rPr>
              <w:t>зяйство</w:t>
            </w:r>
          </w:p>
        </w:tc>
        <w:tc>
          <w:tcPr>
            <w:tcW w:w="1644" w:type="dxa"/>
            <w:vAlign w:val="bottom"/>
          </w:tcPr>
          <w:p w:rsidR="00A76824" w:rsidRPr="00826CCF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A76824" w:rsidRPr="00826CC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826CC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76824" w:rsidRPr="00826CC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826CCF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A76824" w:rsidRPr="00826CCF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</w:tcPr>
          <w:p w:rsidR="00A76824" w:rsidRPr="00826CCF" w:rsidRDefault="00A76824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44" w:type="dxa"/>
            <w:vAlign w:val="bottom"/>
          </w:tcPr>
          <w:p w:rsidR="00A76824" w:rsidRPr="00826CCF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A76824" w:rsidRPr="00826CC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826CC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76824" w:rsidRPr="00826CC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826CCF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4F5A20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</w:t>
            </w:r>
            <w:r w:rsidRPr="004F5A20">
              <w:rPr>
                <w:rFonts w:ascii="Times New Roman" w:hAnsi="Times New Roman"/>
                <w:b/>
                <w:szCs w:val="24"/>
              </w:rPr>
              <w:t>к</w:t>
            </w:r>
            <w:r w:rsidRPr="004F5A20">
              <w:rPr>
                <w:rFonts w:ascii="Times New Roman" w:hAnsi="Times New Roman"/>
                <w:b/>
                <w:szCs w:val="24"/>
              </w:rPr>
              <w:t>тики правонар</w:t>
            </w:r>
            <w:r w:rsidRPr="004F5A20">
              <w:rPr>
                <w:rFonts w:ascii="Times New Roman" w:hAnsi="Times New Roman"/>
                <w:b/>
                <w:szCs w:val="24"/>
              </w:rPr>
              <w:t>у</w:t>
            </w:r>
            <w:r w:rsidRPr="004F5A20">
              <w:rPr>
                <w:rFonts w:ascii="Times New Roman" w:hAnsi="Times New Roman"/>
                <w:b/>
                <w:szCs w:val="24"/>
              </w:rPr>
              <w:t>шений в Аксубаевском м</w:t>
            </w:r>
            <w:r w:rsidRPr="004F5A20">
              <w:rPr>
                <w:rFonts w:ascii="Times New Roman" w:hAnsi="Times New Roman"/>
                <w:b/>
                <w:szCs w:val="24"/>
              </w:rPr>
              <w:t>у</w:t>
            </w:r>
            <w:r w:rsidRPr="004F5A20">
              <w:rPr>
                <w:rFonts w:ascii="Times New Roman" w:hAnsi="Times New Roman"/>
                <w:b/>
                <w:szCs w:val="24"/>
              </w:rPr>
              <w:t>ниципальном районе на 2017-2019 годы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D2329A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D2329A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A84ED8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902,5</w:t>
            </w:r>
          </w:p>
        </w:tc>
        <w:tc>
          <w:tcPr>
            <w:tcW w:w="1337" w:type="dxa"/>
          </w:tcPr>
          <w:p w:rsidR="00A76824" w:rsidRPr="00A84ED8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Pr="00A84ED8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Pr="00A84ED8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902,5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996605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вание деятельн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сти по профилактике прав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нарушений и преступлений"</w:t>
            </w:r>
          </w:p>
        </w:tc>
        <w:tc>
          <w:tcPr>
            <w:tcW w:w="1644" w:type="dxa"/>
            <w:vAlign w:val="bottom"/>
          </w:tcPr>
          <w:p w:rsidR="00A76824" w:rsidRDefault="00A76824" w:rsidP="00D2345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902,5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902,5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E861AE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роприятий в области проф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лактики правонарушений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E861AE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C84AB8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</w:t>
            </w:r>
            <w:r w:rsidRPr="00C84AB8">
              <w:rPr>
                <w:rFonts w:ascii="Times New Roman" w:hAnsi="Times New Roman"/>
                <w:szCs w:val="24"/>
              </w:rPr>
              <w:t>ь</w:t>
            </w:r>
            <w:r w:rsidRPr="00C84AB8">
              <w:rPr>
                <w:rFonts w:ascii="Times New Roman" w:hAnsi="Times New Roman"/>
                <w:szCs w:val="24"/>
              </w:rPr>
              <w:t>ности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7682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A76824" w:rsidRPr="00135ADF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</w:t>
            </w:r>
            <w:r w:rsidRPr="00135ADF">
              <w:rPr>
                <w:rFonts w:ascii="Times New Roman" w:hAnsi="Times New Roman"/>
                <w:szCs w:val="24"/>
              </w:rPr>
              <w:t>а</w:t>
            </w:r>
            <w:r w:rsidRPr="00135ADF">
              <w:rPr>
                <w:rFonts w:ascii="Times New Roman" w:hAnsi="Times New Roman"/>
                <w:szCs w:val="24"/>
              </w:rPr>
              <w:t>ны порядка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A7682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A7682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A7682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A76824" w:rsidRPr="00C84AB8" w:rsidRDefault="00A7682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</w:t>
            </w:r>
            <w:r w:rsidRPr="00C84AB8">
              <w:rPr>
                <w:rFonts w:ascii="Times New Roman" w:hAnsi="Times New Roman"/>
                <w:szCs w:val="24"/>
              </w:rPr>
              <w:t>ь</w:t>
            </w:r>
            <w:r w:rsidRPr="00C84AB8">
              <w:rPr>
                <w:rFonts w:ascii="Times New Roman" w:hAnsi="Times New Roman"/>
                <w:szCs w:val="24"/>
              </w:rPr>
              <w:t>ности</w:t>
            </w:r>
          </w:p>
        </w:tc>
        <w:tc>
          <w:tcPr>
            <w:tcW w:w="1644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Default="00A7682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C84AB8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</w:t>
            </w:r>
            <w:r w:rsidRPr="00022BDE">
              <w:rPr>
                <w:rFonts w:ascii="Times New Roman" w:hAnsi="Times New Roman"/>
                <w:b/>
              </w:rPr>
              <w:t>з</w:t>
            </w:r>
            <w:r w:rsidRPr="00022BDE">
              <w:rPr>
                <w:rFonts w:ascii="Times New Roman" w:hAnsi="Times New Roman"/>
                <w:b/>
              </w:rPr>
              <w:t>ма и экстремизма на территории Акс</w:t>
            </w:r>
            <w:r w:rsidRPr="00022BDE">
              <w:rPr>
                <w:rFonts w:ascii="Times New Roman" w:hAnsi="Times New Roman"/>
                <w:b/>
              </w:rPr>
              <w:t>у</w:t>
            </w:r>
            <w:r w:rsidRPr="00022BDE">
              <w:rPr>
                <w:rFonts w:ascii="Times New Roman" w:hAnsi="Times New Roman"/>
                <w:b/>
              </w:rPr>
              <w:t>баевского муниципального ра</w:t>
            </w:r>
            <w:r w:rsidRPr="00022BDE">
              <w:rPr>
                <w:rFonts w:ascii="Times New Roman" w:hAnsi="Times New Roman"/>
                <w:b/>
              </w:rPr>
              <w:t>й</w:t>
            </w:r>
            <w:r w:rsidRPr="00022BDE">
              <w:rPr>
                <w:rFonts w:ascii="Times New Roman" w:hAnsi="Times New Roman"/>
                <w:b/>
              </w:rPr>
              <w:t>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A76824" w:rsidRPr="007878CC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871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67047B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047B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A76824" w:rsidRPr="0067047B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Pr="0067047B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Pr="0067047B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047B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</w:tr>
      <w:tr w:rsidR="00A76824" w:rsidRPr="00371815" w:rsidTr="007960EB">
        <w:trPr>
          <w:trHeight w:val="569"/>
        </w:trPr>
        <w:tc>
          <w:tcPr>
            <w:tcW w:w="4182" w:type="dxa"/>
            <w:vAlign w:val="bottom"/>
          </w:tcPr>
          <w:p w:rsidR="00A76824" w:rsidRPr="00C84AB8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871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76824" w:rsidRPr="00371815" w:rsidTr="007960EB">
        <w:trPr>
          <w:trHeight w:val="569"/>
        </w:trPr>
        <w:tc>
          <w:tcPr>
            <w:tcW w:w="4182" w:type="dxa"/>
            <w:vAlign w:val="bottom"/>
          </w:tcPr>
          <w:p w:rsidR="00A76824" w:rsidRPr="008C0078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</w:t>
            </w:r>
            <w:r w:rsidRPr="008C0078">
              <w:rPr>
                <w:rFonts w:ascii="Times New Roman" w:hAnsi="Times New Roman"/>
                <w:color w:val="000000"/>
              </w:rPr>
              <w:t>е</w:t>
            </w:r>
            <w:r w:rsidRPr="008C0078">
              <w:rPr>
                <w:rFonts w:ascii="Times New Roman" w:hAnsi="Times New Roman"/>
                <w:color w:val="000000"/>
              </w:rPr>
              <w:t>роприятий</w:t>
            </w:r>
          </w:p>
        </w:tc>
        <w:tc>
          <w:tcPr>
            <w:tcW w:w="1644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C84AB8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6F2104" w:rsidRDefault="00A7682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7682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A76824" w:rsidRPr="006F2104" w:rsidRDefault="00A7682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ы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чайных ситуаций, обеспечение пожа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ной безопасности и безопасности людей на водных объектах в 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 муниципальном на 2016 – 2020 годы»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A76824" w:rsidRPr="00D2329A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1580,6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187D3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вий чрезвычайных ситуаций природного и техногенного х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рактера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871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187D31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A76824" w:rsidRPr="00187D31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1580,6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187D3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фективности управления в области гра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данской обороны, предупреждения и л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квидации чрезв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чайных ситуаций»</w:t>
            </w:r>
          </w:p>
        </w:tc>
        <w:tc>
          <w:tcPr>
            <w:tcW w:w="1644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871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187D31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A76824" w:rsidRPr="00187D31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1580,6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187D3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роны и защиты в чрезвычайных ситуац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ях</w:t>
            </w:r>
          </w:p>
        </w:tc>
        <w:tc>
          <w:tcPr>
            <w:tcW w:w="1644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187D31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A76824" w:rsidRPr="00187D31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1580,6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187D3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187D3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187D31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A76824" w:rsidRPr="00187D31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1480,6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5B222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5B22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A76824" w:rsidRPr="005B22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1480,6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5B222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5B22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A76824" w:rsidRPr="005B22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1480,6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5B222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5B22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5B22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5B222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5B22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5B22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A76824" w:rsidRPr="005B222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76824" w:rsidRPr="005B222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5B22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5B22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57769,6</w:t>
            </w:r>
          </w:p>
        </w:tc>
        <w:tc>
          <w:tcPr>
            <w:tcW w:w="1337" w:type="dxa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58000,3</w:t>
            </w:r>
          </w:p>
        </w:tc>
      </w:tr>
      <w:tr w:rsidR="00A7682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A76824" w:rsidRPr="00030E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зейного дела на 2016 – 2020 годы»</w:t>
            </w:r>
          </w:p>
        </w:tc>
        <w:tc>
          <w:tcPr>
            <w:tcW w:w="1644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71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30E26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A76824" w:rsidRPr="00030E26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A7682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A76824" w:rsidRPr="00030E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плексное развитие музеев»</w:t>
            </w:r>
          </w:p>
        </w:tc>
        <w:tc>
          <w:tcPr>
            <w:tcW w:w="1644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71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30E26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A76824" w:rsidRPr="00030E26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A7682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A76824" w:rsidRPr="00030E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44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30E26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A76824" w:rsidRPr="00030E26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A7682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A76824" w:rsidRPr="00030E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30E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30E26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A76824" w:rsidRPr="00030E26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A7682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A76824" w:rsidRPr="00CA35C2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</w:t>
            </w:r>
            <w:r w:rsidRPr="00CA35C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5C2">
              <w:rPr>
                <w:rFonts w:ascii="Times New Roman" w:hAnsi="Times New Roman"/>
                <w:color w:val="000000"/>
                <w:lang w:eastAsia="ru-RU"/>
              </w:rPr>
              <w:t>ГРАФИЯ</w:t>
            </w:r>
          </w:p>
        </w:tc>
        <w:tc>
          <w:tcPr>
            <w:tcW w:w="1644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CA35C2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A76824" w:rsidRPr="00CA35C2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A7682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A76824" w:rsidRPr="00CA35C2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CA35C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CA35C2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A76824" w:rsidRPr="00CA35C2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20380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20460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мы библиотечного обслуживания»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203800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20460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лиотек муниц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пальных образований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ГРАФИЯ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ГРАФИЯ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A7682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A76824" w:rsidRPr="00EF5F33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EF5F33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EF5F33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A76824" w:rsidRPr="00EF5F33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A7682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A76824" w:rsidRPr="00676E4C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искусства на 2016 – 2020 г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ды»</w:t>
            </w:r>
          </w:p>
        </w:tc>
        <w:tc>
          <w:tcPr>
            <w:tcW w:w="1644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71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676E4C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A76824" w:rsidRPr="00676E4C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A7682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A76824" w:rsidRPr="00676E4C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кального искусства»</w:t>
            </w:r>
          </w:p>
        </w:tc>
        <w:tc>
          <w:tcPr>
            <w:tcW w:w="1644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71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676E4C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A76824" w:rsidRPr="00676E4C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A7682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A76824" w:rsidRPr="00676E4C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44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676E4C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A76824" w:rsidRPr="00676E4C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A7682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A76824" w:rsidRPr="00676E4C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676E4C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676E4C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A76824" w:rsidRPr="00676E4C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A76824" w:rsidRPr="00371815" w:rsidTr="00EB017A">
        <w:trPr>
          <w:trHeight w:val="569"/>
        </w:trPr>
        <w:tc>
          <w:tcPr>
            <w:tcW w:w="4182" w:type="dxa"/>
            <w:vAlign w:val="bottom"/>
          </w:tcPr>
          <w:p w:rsidR="00A76824" w:rsidRPr="00A812F9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</w:t>
            </w:r>
            <w:r w:rsidRPr="00A812F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812F9">
              <w:rPr>
                <w:rFonts w:ascii="Times New Roman" w:hAnsi="Times New Roman"/>
                <w:color w:val="000000"/>
                <w:lang w:eastAsia="ru-RU"/>
              </w:rPr>
              <w:t>ГРАФИЯ</w:t>
            </w:r>
          </w:p>
        </w:tc>
        <w:tc>
          <w:tcPr>
            <w:tcW w:w="1644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A812F9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A76824" w:rsidRPr="00A812F9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A76824" w:rsidRPr="00371815" w:rsidTr="00EB017A">
        <w:trPr>
          <w:trHeight w:val="569"/>
        </w:trPr>
        <w:tc>
          <w:tcPr>
            <w:tcW w:w="4182" w:type="dxa"/>
            <w:vAlign w:val="bottom"/>
          </w:tcPr>
          <w:p w:rsidR="00A76824" w:rsidRPr="00A812F9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A812F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A812F9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34379,3</w:t>
            </w:r>
          </w:p>
        </w:tc>
        <w:tc>
          <w:tcPr>
            <w:tcW w:w="1337" w:type="dxa"/>
            <w:vAlign w:val="bottom"/>
          </w:tcPr>
          <w:p w:rsidR="00A76824" w:rsidRPr="00A812F9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AF54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 на 2016 – 2020 годы»</w:t>
            </w:r>
          </w:p>
        </w:tc>
        <w:tc>
          <w:tcPr>
            <w:tcW w:w="1644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71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F5426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A76824" w:rsidRPr="00AF5426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AF54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644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71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AF54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AF542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F542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15233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</w:t>
            </w:r>
            <w:r w:rsidRPr="0015233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52334">
              <w:rPr>
                <w:rFonts w:ascii="Times New Roman" w:hAnsi="Times New Roman"/>
                <w:color w:val="000000"/>
                <w:lang w:eastAsia="ru-RU"/>
              </w:rPr>
              <w:t>ГРАФИЯ</w:t>
            </w:r>
          </w:p>
        </w:tc>
        <w:tc>
          <w:tcPr>
            <w:tcW w:w="1644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15233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44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15233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A76824" w:rsidRPr="00AF5426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нального   и межнационального культу</w:t>
            </w:r>
            <w:r w:rsidRPr="008071D5">
              <w:rPr>
                <w:rFonts w:ascii="Times New Roman" w:hAnsi="Times New Roman"/>
              </w:rPr>
              <w:t>р</w:t>
            </w:r>
            <w:r w:rsidRPr="008071D5">
              <w:rPr>
                <w:rFonts w:ascii="Times New Roman" w:hAnsi="Times New Roman"/>
              </w:rPr>
              <w:t>ного с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трудничества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ведение прочих мероприятий в области культ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ры»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туры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ГРАФИЯ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7682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Default="00A7682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</w:t>
            </w:r>
            <w:r>
              <w:rPr>
                <w:rFonts w:ascii="Times New Roman" w:hAnsi="Times New Roman"/>
                <w:color w:val="000000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lang w:eastAsia="ru-RU"/>
              </w:rPr>
              <w:t>хивного дела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BF0229" w:rsidRDefault="00A7682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EA750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дела»</w:t>
            </w:r>
          </w:p>
        </w:tc>
        <w:tc>
          <w:tcPr>
            <w:tcW w:w="1644" w:type="dxa"/>
            <w:vAlign w:val="bottom"/>
          </w:tcPr>
          <w:p w:rsidR="00A76824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EA750E" w:rsidRDefault="00A7682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тования и использования документов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фонда и других архивных док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ментов</w:t>
            </w:r>
          </w:p>
        </w:tc>
        <w:tc>
          <w:tcPr>
            <w:tcW w:w="1644" w:type="dxa"/>
            <w:vAlign w:val="bottom"/>
          </w:tcPr>
          <w:p w:rsidR="00A76824" w:rsidRPr="003856CF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BF0229" w:rsidRDefault="00A7682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BF0229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BF0229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BF0229" w:rsidRDefault="00A7682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BF0229" w:rsidRDefault="00A7682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7682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BF0229" w:rsidRDefault="00A7682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BF0229" w:rsidRDefault="00A7682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A76824" w:rsidRPr="00BF0229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7682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A76824" w:rsidRPr="00D2329A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2336,5</w:t>
            </w:r>
          </w:p>
        </w:tc>
      </w:tr>
      <w:tr w:rsidR="00A7682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A76824" w:rsidRPr="002A6F2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ние качества окружающей среды Аксубаевского 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ды»</w:t>
            </w:r>
          </w:p>
        </w:tc>
        <w:tc>
          <w:tcPr>
            <w:tcW w:w="1644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71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2A6F2E" w:rsidRDefault="00A7682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A76824" w:rsidRPr="002A6F2E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A7682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A76824" w:rsidRPr="002A6F2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жающей среды»</w:t>
            </w:r>
          </w:p>
        </w:tc>
        <w:tc>
          <w:tcPr>
            <w:tcW w:w="1644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71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A7682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A76824" w:rsidRPr="002A6F2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нию качества окружающей среды</w:t>
            </w:r>
          </w:p>
        </w:tc>
        <w:tc>
          <w:tcPr>
            <w:tcW w:w="1644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A7682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A76824" w:rsidRPr="002A6F2E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2A6F2E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A7682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A76824" w:rsidRPr="00D5289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A7682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A76824" w:rsidRPr="00D52896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ного мира и ср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ды их обитания</w:t>
            </w:r>
          </w:p>
        </w:tc>
        <w:tc>
          <w:tcPr>
            <w:tcW w:w="1644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A76824" w:rsidRPr="00D52896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A76824" w:rsidRPr="002A6F2E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молодежной политики, физической культуры и спорта  в 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 муниципальном ра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й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оне на 2016 – 2020 годы»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11651,3</w:t>
            </w:r>
          </w:p>
        </w:tc>
        <w:tc>
          <w:tcPr>
            <w:tcW w:w="1337" w:type="dxa"/>
            <w:vAlign w:val="bottom"/>
          </w:tcPr>
          <w:p w:rsidR="00A76824" w:rsidRPr="00D2329A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11688,7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FB4C4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зической культуры и спорта в Аксубаевском мун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ципал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ном районе на 2016 – 2020 годы»</w:t>
            </w:r>
          </w:p>
        </w:tc>
        <w:tc>
          <w:tcPr>
            <w:tcW w:w="1644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871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B4C41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10683</w:t>
            </w:r>
          </w:p>
        </w:tc>
        <w:tc>
          <w:tcPr>
            <w:tcW w:w="1337" w:type="dxa"/>
            <w:vAlign w:val="bottom"/>
          </w:tcPr>
          <w:p w:rsidR="00A76824" w:rsidRPr="00FB4C41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10720,4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FB4C4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физ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ческой культуры и спорта Аксубае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ском муниципальном районе»</w:t>
            </w:r>
          </w:p>
        </w:tc>
        <w:tc>
          <w:tcPr>
            <w:tcW w:w="1644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71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10683</w:t>
            </w:r>
          </w:p>
        </w:tc>
        <w:tc>
          <w:tcPr>
            <w:tcW w:w="1337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10720,4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FB4C4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44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B4C41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B4C41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A76824" w:rsidRPr="00FB4C41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A20A22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A20A22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A76824" w:rsidRPr="00A20A22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A20A22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A20A22" w:rsidRDefault="00A76824" w:rsidP="00D06B7E">
            <w:pPr>
              <w:spacing w:after="12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434,4</w:t>
            </w:r>
          </w:p>
        </w:tc>
        <w:tc>
          <w:tcPr>
            <w:tcW w:w="1337" w:type="dxa"/>
            <w:vAlign w:val="bottom"/>
          </w:tcPr>
          <w:p w:rsidR="00A76824" w:rsidRPr="00A20A22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A20A22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44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76824" w:rsidRPr="00A20A22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A76824" w:rsidRPr="00A20A22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A76824" w:rsidRPr="00A20A22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7E772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венных учреждений спортивной подг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товки</w:t>
            </w:r>
          </w:p>
        </w:tc>
        <w:tc>
          <w:tcPr>
            <w:tcW w:w="1644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7E772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7E772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A7682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A76824" w:rsidRPr="007E772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44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76824" w:rsidRPr="007E772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A76824" w:rsidRPr="00FB4C4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го муниципал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ного района на 2016 – 2020 годы»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 в Аксубаевском мун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ципал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ном районе»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393DE1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93DE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A76824" w:rsidRDefault="00A7682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047D3F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молодежной п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литики</w:t>
            </w:r>
          </w:p>
        </w:tc>
        <w:tc>
          <w:tcPr>
            <w:tcW w:w="1644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47D3F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3022B0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A76824" w:rsidRPr="003022B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A76824" w:rsidRPr="003022B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3022B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3022B0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DA3F8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DA3F84" w:rsidRDefault="00A7682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A76824" w:rsidRPr="00047D3F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</w:rPr>
              <w:t>Мероприятия в части ос</w:t>
            </w:r>
            <w:r w:rsidRPr="00492967">
              <w:rPr>
                <w:rFonts w:ascii="Times New Roman" w:hAnsi="Times New Roman"/>
                <w:b/>
              </w:rPr>
              <w:t>у</w:t>
            </w:r>
            <w:r w:rsidRPr="00492967">
              <w:rPr>
                <w:rFonts w:ascii="Times New Roman" w:hAnsi="Times New Roman"/>
                <w:b/>
              </w:rPr>
              <w:t>ществления государственной программы "Разв</w:t>
            </w:r>
            <w:r w:rsidRPr="00492967">
              <w:rPr>
                <w:rFonts w:ascii="Times New Roman" w:hAnsi="Times New Roman"/>
                <w:b/>
              </w:rPr>
              <w:t>и</w:t>
            </w:r>
            <w:r w:rsidRPr="00492967">
              <w:rPr>
                <w:rFonts w:ascii="Times New Roman" w:hAnsi="Times New Roman"/>
                <w:b/>
              </w:rPr>
              <w:t>тие транспортной системы Ре</w:t>
            </w:r>
            <w:r w:rsidRPr="00492967">
              <w:rPr>
                <w:rFonts w:ascii="Times New Roman" w:hAnsi="Times New Roman"/>
                <w:b/>
              </w:rPr>
              <w:t>с</w:t>
            </w:r>
            <w:r w:rsidRPr="00492967">
              <w:rPr>
                <w:rFonts w:ascii="Times New Roman" w:hAnsi="Times New Roman"/>
                <w:b/>
              </w:rPr>
              <w:t>публики Татарстан на 2014 – 2022 годы"</w:t>
            </w:r>
          </w:p>
        </w:tc>
        <w:tc>
          <w:tcPr>
            <w:tcW w:w="1644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  <w:color w:val="000000"/>
                <w:lang w:eastAsia="ru-RU"/>
              </w:rPr>
              <w:t>13 0 00 0000 0</w:t>
            </w:r>
          </w:p>
        </w:tc>
        <w:tc>
          <w:tcPr>
            <w:tcW w:w="871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B802F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802F0">
              <w:rPr>
                <w:rFonts w:ascii="Times New Roman" w:hAnsi="Times New Roman"/>
                <w:b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A76824" w:rsidRPr="00B802F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802F0">
              <w:rPr>
                <w:rFonts w:ascii="Times New Roman" w:hAnsi="Times New Roman"/>
                <w:b/>
                <w:color w:val="000000"/>
                <w:lang w:eastAsia="ru-RU"/>
              </w:rPr>
              <w:t>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492967">
              <w:rPr>
                <w:rFonts w:ascii="Times New Roman" w:hAnsi="Times New Roman"/>
              </w:rPr>
              <w:t>Отдельные мероприятия в области др</w:t>
            </w:r>
            <w:r w:rsidRPr="00492967">
              <w:rPr>
                <w:rFonts w:ascii="Times New Roman" w:hAnsi="Times New Roman"/>
              </w:rPr>
              <w:t>у</w:t>
            </w:r>
            <w:r w:rsidRPr="00492967">
              <w:rPr>
                <w:rFonts w:ascii="Times New Roman" w:hAnsi="Times New Roman"/>
              </w:rPr>
              <w:t>гих видов тран</w:t>
            </w:r>
            <w:r w:rsidRPr="00492967">
              <w:rPr>
                <w:rFonts w:ascii="Times New Roman" w:hAnsi="Times New Roman"/>
              </w:rPr>
              <w:t>с</w:t>
            </w:r>
            <w:r w:rsidRPr="00492967">
              <w:rPr>
                <w:rFonts w:ascii="Times New Roman" w:hAnsi="Times New Roman"/>
              </w:rPr>
              <w:t>порта</w:t>
            </w:r>
          </w:p>
        </w:tc>
        <w:tc>
          <w:tcPr>
            <w:tcW w:w="1644" w:type="dxa"/>
            <w:vAlign w:val="bottom"/>
          </w:tcPr>
          <w:p w:rsidR="00A76824" w:rsidRPr="00492967" w:rsidRDefault="00A76824" w:rsidP="00786A5F">
            <w:pPr>
              <w:spacing w:after="140"/>
              <w:jc w:val="center"/>
              <w:rPr>
                <w:rFonts w:ascii="Times New Roman" w:hAnsi="Times New Roman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644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НОМИКА</w:t>
            </w:r>
          </w:p>
        </w:tc>
        <w:tc>
          <w:tcPr>
            <w:tcW w:w="1644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811BC6" w:rsidRDefault="00A7682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811BC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644" w:type="dxa"/>
            <w:vAlign w:val="bottom"/>
          </w:tcPr>
          <w:p w:rsidR="00A76824" w:rsidRPr="00492967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2569E0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591D7F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ществления государственной программы "Разв</w:t>
            </w:r>
            <w:r w:rsidRPr="00591D7F">
              <w:rPr>
                <w:rFonts w:ascii="Times New Roman" w:hAnsi="Times New Roman"/>
                <w:b/>
                <w:color w:val="000000"/>
              </w:rPr>
              <w:t>и</w:t>
            </w:r>
            <w:r w:rsidRPr="00591D7F">
              <w:rPr>
                <w:rFonts w:ascii="Times New Roman" w:hAnsi="Times New Roman"/>
                <w:b/>
                <w:color w:val="000000"/>
              </w:rPr>
              <w:t>тие сельского хозяйства и регулиров</w:t>
            </w:r>
            <w:r w:rsidRPr="00591D7F">
              <w:rPr>
                <w:rFonts w:ascii="Times New Roman" w:hAnsi="Times New Roman"/>
                <w:b/>
                <w:color w:val="000000"/>
              </w:rPr>
              <w:t>а</w:t>
            </w:r>
            <w:r w:rsidRPr="00591D7F">
              <w:rPr>
                <w:rFonts w:ascii="Times New Roman" w:hAnsi="Times New Roman"/>
                <w:b/>
                <w:color w:val="000000"/>
              </w:rPr>
              <w:t>ние рынков сельск</w:t>
            </w:r>
            <w:r w:rsidRPr="00591D7F">
              <w:rPr>
                <w:rFonts w:ascii="Times New Roman" w:hAnsi="Times New Roman"/>
                <w:b/>
                <w:color w:val="000000"/>
              </w:rPr>
              <w:t>о</w:t>
            </w:r>
            <w:r w:rsidRPr="00591D7F">
              <w:rPr>
                <w:rFonts w:ascii="Times New Roman" w:hAnsi="Times New Roman"/>
                <w:b/>
                <w:color w:val="000000"/>
              </w:rPr>
              <w:t>хозяйственной продукции, сырья и продовольствия в Республике Татарстан на 2013 – 2020 годы"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5F431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F4311"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A76824" w:rsidRPr="005F4311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дупреждение болезней 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вотных и защита населения от болезней общих для человека и 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вотных»</w:t>
            </w:r>
          </w:p>
        </w:tc>
        <w:tc>
          <w:tcPr>
            <w:tcW w:w="1644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приятий по предупреждению и ликвид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ции болезней животных, их лечению,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лову и содержанию безнадзорных живо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ных, защите населения от болезней,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щих для чел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века и животных</w:t>
            </w:r>
          </w:p>
        </w:tc>
        <w:tc>
          <w:tcPr>
            <w:tcW w:w="1644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3F45B9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НОМИКА</w:t>
            </w:r>
          </w:p>
        </w:tc>
        <w:tc>
          <w:tcPr>
            <w:tcW w:w="1644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7682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ловство</w:t>
            </w:r>
          </w:p>
        </w:tc>
        <w:tc>
          <w:tcPr>
            <w:tcW w:w="1644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D47B43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DA3F8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7682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A76824" w:rsidRPr="005E0D1E" w:rsidRDefault="00A76824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</w:t>
            </w:r>
            <w:r w:rsidRPr="005E0D1E">
              <w:rPr>
                <w:rStyle w:val="10"/>
                <w:b/>
                <w:sz w:val="22"/>
                <w:lang w:eastAsia="en-US"/>
              </w:rPr>
              <w:t>а</w:t>
            </w:r>
            <w:r w:rsidRPr="005E0D1E">
              <w:rPr>
                <w:rStyle w:val="10"/>
                <w:b/>
                <w:sz w:val="22"/>
                <w:lang w:eastAsia="en-US"/>
              </w:rPr>
              <w:t>ботах на дорогах общего пользования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9-2020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</w:t>
            </w:r>
            <w:r>
              <w:rPr>
                <w:rStyle w:val="10"/>
                <w:b/>
                <w:sz w:val="22"/>
                <w:lang w:eastAsia="en-US"/>
              </w:rPr>
              <w:t>ы</w:t>
            </w:r>
            <w:r w:rsidRPr="005E0D1E">
              <w:rPr>
                <w:rStyle w:val="10"/>
                <w:b/>
                <w:sz w:val="22"/>
                <w:lang w:eastAsia="en-US"/>
              </w:rPr>
              <w:t>»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D2329A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D2329A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D2329A" w:rsidRDefault="00A76824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A76824" w:rsidRPr="00D2329A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24400</w:t>
            </w:r>
          </w:p>
        </w:tc>
      </w:tr>
      <w:tr w:rsidR="00A7682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витие сети автомобильных дорог общего пользов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44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4943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494394" w:rsidRDefault="00A76824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A76824" w:rsidRPr="00494394" w:rsidRDefault="00A7682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A7682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зяйством</w:t>
            </w:r>
          </w:p>
        </w:tc>
        <w:tc>
          <w:tcPr>
            <w:tcW w:w="1644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4943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A7682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4943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A7682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НОМИКА</w:t>
            </w:r>
          </w:p>
        </w:tc>
        <w:tc>
          <w:tcPr>
            <w:tcW w:w="1644" w:type="dxa"/>
            <w:vAlign w:val="bottom"/>
          </w:tcPr>
          <w:p w:rsidR="00A76824" w:rsidRPr="00494394" w:rsidRDefault="00A7682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A76824" w:rsidRPr="00494394" w:rsidRDefault="00A7682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4943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A76824" w:rsidRPr="00371815" w:rsidTr="000A1EAC">
        <w:trPr>
          <w:trHeight w:val="569"/>
        </w:trPr>
        <w:tc>
          <w:tcPr>
            <w:tcW w:w="4182" w:type="dxa"/>
            <w:vAlign w:val="bottom"/>
          </w:tcPr>
          <w:p w:rsidR="00A76824" w:rsidRPr="00494394" w:rsidRDefault="00A7682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ные фонды)</w:t>
            </w:r>
          </w:p>
        </w:tc>
        <w:tc>
          <w:tcPr>
            <w:tcW w:w="1644" w:type="dxa"/>
            <w:vAlign w:val="bottom"/>
          </w:tcPr>
          <w:p w:rsidR="00A76824" w:rsidRPr="00494394" w:rsidRDefault="00A7682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A76824" w:rsidRPr="00494394" w:rsidRDefault="00A7682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494394" w:rsidRDefault="00A7682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494394" w:rsidRDefault="00A7682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A76824" w:rsidRPr="00494394" w:rsidRDefault="00A7682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A76824" w:rsidRPr="00371815" w:rsidTr="00905E81">
        <w:trPr>
          <w:trHeight w:val="563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ществления государственной программы "Разв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тие юстиции в Республике Т</w:t>
            </w:r>
            <w:r w:rsidRPr="00F61482">
              <w:rPr>
                <w:rFonts w:ascii="Times New Roman" w:hAnsi="Times New Roman"/>
                <w:b/>
              </w:rPr>
              <w:t>а</w:t>
            </w:r>
            <w:r w:rsidRPr="00F61482">
              <w:rPr>
                <w:rFonts w:ascii="Times New Roman" w:hAnsi="Times New Roman"/>
                <w:b/>
              </w:rPr>
              <w:t>тарстан на 2014 – 2020 г</w:t>
            </w:r>
            <w:r w:rsidRPr="00F61482">
              <w:rPr>
                <w:rFonts w:ascii="Times New Roman" w:hAnsi="Times New Roman"/>
                <w:b/>
              </w:rPr>
              <w:t>о</w:t>
            </w:r>
            <w:r w:rsidRPr="00F61482">
              <w:rPr>
                <w:rFonts w:ascii="Times New Roman" w:hAnsi="Times New Roman"/>
                <w:b/>
              </w:rPr>
              <w:t>ды"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</w:tr>
      <w:tr w:rsidR="00A76824" w:rsidRPr="00371815" w:rsidTr="00905E81">
        <w:trPr>
          <w:trHeight w:val="609"/>
        </w:trPr>
        <w:tc>
          <w:tcPr>
            <w:tcW w:w="4182" w:type="dxa"/>
            <w:vAlign w:val="bottom"/>
          </w:tcPr>
          <w:p w:rsidR="00A76824" w:rsidRPr="00192B7F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венной политики в сфере юстиции в 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делах полномочий РТ»</w:t>
            </w:r>
          </w:p>
        </w:tc>
        <w:tc>
          <w:tcPr>
            <w:tcW w:w="1644" w:type="dxa"/>
            <w:vAlign w:val="bottom"/>
          </w:tcPr>
          <w:p w:rsidR="00A76824" w:rsidRPr="00192B7F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EE18EF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EE18EF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E18EF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A76824" w:rsidRPr="00EE18EF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A76824" w:rsidRPr="00371815" w:rsidTr="00905E81">
        <w:trPr>
          <w:trHeight w:val="461"/>
        </w:trPr>
        <w:tc>
          <w:tcPr>
            <w:tcW w:w="4182" w:type="dxa"/>
            <w:vAlign w:val="bottom"/>
          </w:tcPr>
          <w:p w:rsidR="00A76824" w:rsidRPr="00552325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литики в сфере юстиции в пределах полном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чий РТ»</w:t>
            </w:r>
          </w:p>
        </w:tc>
        <w:tc>
          <w:tcPr>
            <w:tcW w:w="1644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71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A76824" w:rsidRPr="00371815" w:rsidTr="00905E81">
        <w:trPr>
          <w:trHeight w:val="569"/>
        </w:trPr>
        <w:tc>
          <w:tcPr>
            <w:tcW w:w="4182" w:type="dxa"/>
            <w:vAlign w:val="bottom"/>
          </w:tcPr>
          <w:p w:rsidR="00A76824" w:rsidRPr="00552325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р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маций от поселений, входящих в МР, необх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димой для ведения регистра муниц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и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пальных правовых актов РТ</w:t>
            </w:r>
          </w:p>
        </w:tc>
        <w:tc>
          <w:tcPr>
            <w:tcW w:w="1644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71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A76824" w:rsidRPr="00371815" w:rsidTr="00905E81">
        <w:trPr>
          <w:trHeight w:val="569"/>
        </w:trPr>
        <w:tc>
          <w:tcPr>
            <w:tcW w:w="4182" w:type="dxa"/>
            <w:vAlign w:val="bottom"/>
          </w:tcPr>
          <w:p w:rsidR="00A76824" w:rsidRPr="00552325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ными (муниципальными) органами, казенн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 учреждениями, органами управления г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сударственн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 внебюджетными фондами</w:t>
            </w:r>
          </w:p>
        </w:tc>
        <w:tc>
          <w:tcPr>
            <w:tcW w:w="1644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A76824" w:rsidRPr="00371815" w:rsidTr="00E26DBF">
        <w:trPr>
          <w:trHeight w:val="569"/>
        </w:trPr>
        <w:tc>
          <w:tcPr>
            <w:tcW w:w="4182" w:type="dxa"/>
            <w:vAlign w:val="bottom"/>
          </w:tcPr>
          <w:p w:rsidR="00A76824" w:rsidRPr="00552325" w:rsidRDefault="00A7682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552325" w:rsidRDefault="00A7682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A76824" w:rsidRPr="00552325" w:rsidRDefault="00A7682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A76824" w:rsidRPr="00371815" w:rsidTr="00840351">
        <w:trPr>
          <w:trHeight w:val="874"/>
        </w:trPr>
        <w:tc>
          <w:tcPr>
            <w:tcW w:w="4182" w:type="dxa"/>
            <w:vAlign w:val="bottom"/>
          </w:tcPr>
          <w:p w:rsidR="00A76824" w:rsidRPr="00552325" w:rsidRDefault="00A7682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ской Федерации, высших исполнительных орг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нов государственной власти субъектов Российской Федерации, местных админис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1644" w:type="dxa"/>
            <w:vAlign w:val="bottom"/>
          </w:tcPr>
          <w:p w:rsidR="00A76824" w:rsidRPr="00552325" w:rsidRDefault="00A7682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A76824" w:rsidRPr="00552325" w:rsidRDefault="00A7682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552325" w:rsidRDefault="00A7682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552325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A76824" w:rsidRPr="00EE18EF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A7682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пального района по реализации ант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корупц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онной политики на 2015-2020 годы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D2329A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A7682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A76824" w:rsidRPr="00552325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нение причин ко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рупции, противодействие условиям, способствующим ее пр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явлениям, формирование в обществе нетерпимого 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ношения к коррупции»</w:t>
            </w:r>
          </w:p>
        </w:tc>
        <w:tc>
          <w:tcPr>
            <w:tcW w:w="1644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71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3F45B9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3F45B9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A76824" w:rsidRPr="0090007A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</w:t>
            </w:r>
            <w:r w:rsidRPr="0090007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0007A">
              <w:rPr>
                <w:rFonts w:ascii="Times New Roman" w:hAnsi="Times New Roman"/>
                <w:color w:val="000000"/>
                <w:lang w:eastAsia="ru-RU"/>
              </w:rPr>
              <w:t>роприятий</w:t>
            </w:r>
          </w:p>
        </w:tc>
        <w:tc>
          <w:tcPr>
            <w:tcW w:w="1644" w:type="dxa"/>
            <w:vAlign w:val="bottom"/>
          </w:tcPr>
          <w:p w:rsidR="00A76824" w:rsidRPr="0090007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A76824" w:rsidRPr="0090007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90007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90007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90007A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90007A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A76824" w:rsidRPr="003F45B9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3F45B9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3F45B9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F709D8">
        <w:trPr>
          <w:trHeight w:val="285"/>
        </w:trPr>
        <w:tc>
          <w:tcPr>
            <w:tcW w:w="4182" w:type="dxa"/>
            <w:vAlign w:val="bottom"/>
          </w:tcPr>
          <w:p w:rsidR="00A76824" w:rsidRPr="003F45B9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3F45B9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3F45B9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CB263A">
        <w:trPr>
          <w:trHeight w:val="495"/>
        </w:trPr>
        <w:tc>
          <w:tcPr>
            <w:tcW w:w="4182" w:type="dxa"/>
            <w:vAlign w:val="bottom"/>
          </w:tcPr>
          <w:p w:rsidR="00A76824" w:rsidRPr="008C5450" w:rsidRDefault="00A76824" w:rsidP="001A2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3F45B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3F45B9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A76824" w:rsidRPr="003F45B9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D2329A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ния расходов</w:t>
            </w:r>
          </w:p>
        </w:tc>
        <w:tc>
          <w:tcPr>
            <w:tcW w:w="1644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71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D2329A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D2329A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85068,2</w:t>
            </w:r>
          </w:p>
        </w:tc>
        <w:tc>
          <w:tcPr>
            <w:tcW w:w="1337" w:type="dxa"/>
          </w:tcPr>
          <w:p w:rsidR="00A76824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85134,4</w:t>
            </w:r>
          </w:p>
        </w:tc>
      </w:tr>
      <w:tr w:rsidR="00A7682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A76824" w:rsidRPr="009B7FED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</w:t>
            </w:r>
            <w:r w:rsidRPr="009B7FED">
              <w:rPr>
                <w:rFonts w:ascii="Times New Roman" w:hAnsi="Times New Roman"/>
              </w:rPr>
              <w:t>а</w:t>
            </w:r>
            <w:r w:rsidRPr="009B7FED">
              <w:rPr>
                <w:rFonts w:ascii="Times New Roman" w:hAnsi="Times New Roman"/>
              </w:rPr>
              <w:t>зования</w:t>
            </w:r>
          </w:p>
        </w:tc>
        <w:tc>
          <w:tcPr>
            <w:tcW w:w="1644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9B7FED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A76824" w:rsidRPr="009B7FED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A7682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A76824" w:rsidRPr="009B7FED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9B7FED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A76824" w:rsidRPr="009B7FED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A7682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A76824" w:rsidRPr="009B7FED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9B7FED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A76824" w:rsidRPr="009B7FED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A7682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A76824" w:rsidRPr="009B7FED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ного лица субъекта Российской Федер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ции и м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ниципального образования</w:t>
            </w:r>
          </w:p>
        </w:tc>
        <w:tc>
          <w:tcPr>
            <w:tcW w:w="1644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9B7FE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A76824" w:rsidRPr="009B7FED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A76824" w:rsidRPr="009B7FED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132610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44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132610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30660,1</w:t>
            </w:r>
          </w:p>
        </w:tc>
        <w:tc>
          <w:tcPr>
            <w:tcW w:w="1337" w:type="dxa"/>
          </w:tcPr>
          <w:p w:rsidR="00A76824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30770,2</w:t>
            </w:r>
          </w:p>
        </w:tc>
      </w:tr>
      <w:tr w:rsidR="00A76824" w:rsidRPr="00371815" w:rsidTr="000D1D59">
        <w:trPr>
          <w:trHeight w:val="569"/>
        </w:trPr>
        <w:tc>
          <w:tcPr>
            <w:tcW w:w="4182" w:type="dxa"/>
            <w:vAlign w:val="bottom"/>
          </w:tcPr>
          <w:p w:rsidR="00A76824" w:rsidRPr="00132610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132610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19888</w:t>
            </w:r>
          </w:p>
        </w:tc>
        <w:tc>
          <w:tcPr>
            <w:tcW w:w="1337" w:type="dxa"/>
            <w:vAlign w:val="bottom"/>
          </w:tcPr>
          <w:p w:rsidR="00A76824" w:rsidRPr="00132610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19943</w:t>
            </w:r>
          </w:p>
        </w:tc>
      </w:tr>
      <w:tr w:rsidR="00A76824" w:rsidRPr="00371815" w:rsidTr="000D1D59">
        <w:trPr>
          <w:trHeight w:val="569"/>
        </w:trPr>
        <w:tc>
          <w:tcPr>
            <w:tcW w:w="4182" w:type="dxa"/>
            <w:vAlign w:val="bottom"/>
          </w:tcPr>
          <w:p w:rsidR="00A76824" w:rsidRPr="00132610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13261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132610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19888</w:t>
            </w:r>
          </w:p>
        </w:tc>
        <w:tc>
          <w:tcPr>
            <w:tcW w:w="1337" w:type="dxa"/>
            <w:vAlign w:val="bottom"/>
          </w:tcPr>
          <w:p w:rsidR="00A76824" w:rsidRPr="00132610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19943</w:t>
            </w:r>
          </w:p>
        </w:tc>
      </w:tr>
      <w:tr w:rsidR="00A76824" w:rsidRPr="00371815" w:rsidTr="00BA0ACA">
        <w:trPr>
          <w:trHeight w:val="569"/>
        </w:trPr>
        <w:tc>
          <w:tcPr>
            <w:tcW w:w="4182" w:type="dxa"/>
            <w:vAlign w:val="bottom"/>
          </w:tcPr>
          <w:p w:rsidR="00A76824" w:rsidRPr="008C5450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ваний</w:t>
            </w:r>
          </w:p>
        </w:tc>
        <w:tc>
          <w:tcPr>
            <w:tcW w:w="1644" w:type="dxa"/>
            <w:vAlign w:val="bottom"/>
          </w:tcPr>
          <w:p w:rsidR="00A76824" w:rsidRPr="008C545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8C545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8C545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8C5450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A76824" w:rsidRPr="008C5450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5045</w:t>
            </w:r>
          </w:p>
        </w:tc>
        <w:tc>
          <w:tcPr>
            <w:tcW w:w="1337" w:type="dxa"/>
            <w:vAlign w:val="bottom"/>
          </w:tcPr>
          <w:p w:rsidR="00A76824" w:rsidRPr="008C5450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5050</w:t>
            </w:r>
          </w:p>
        </w:tc>
      </w:tr>
      <w:tr w:rsidR="00A76824" w:rsidRPr="00371815" w:rsidTr="00BA0ACA">
        <w:trPr>
          <w:trHeight w:val="569"/>
        </w:trPr>
        <w:tc>
          <w:tcPr>
            <w:tcW w:w="4182" w:type="dxa"/>
            <w:vAlign w:val="bottom"/>
          </w:tcPr>
          <w:p w:rsidR="00A76824" w:rsidRPr="008C5450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страций</w:t>
            </w:r>
          </w:p>
        </w:tc>
        <w:tc>
          <w:tcPr>
            <w:tcW w:w="1644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8C5450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8505</w:t>
            </w:r>
          </w:p>
        </w:tc>
        <w:tc>
          <w:tcPr>
            <w:tcW w:w="1337" w:type="dxa"/>
            <w:vAlign w:val="bottom"/>
          </w:tcPr>
          <w:p w:rsidR="00A76824" w:rsidRPr="008C5450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8540</w:t>
            </w:r>
          </w:p>
        </w:tc>
      </w:tr>
      <w:tr w:rsidR="00A76824" w:rsidRPr="00371815" w:rsidTr="00F32170">
        <w:trPr>
          <w:trHeight w:val="569"/>
        </w:trPr>
        <w:tc>
          <w:tcPr>
            <w:tcW w:w="4182" w:type="dxa"/>
            <w:vAlign w:val="bottom"/>
          </w:tcPr>
          <w:p w:rsidR="00A76824" w:rsidRPr="008C5450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A76824" w:rsidRPr="008C5450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4646</w:t>
            </w:r>
          </w:p>
        </w:tc>
        <w:tc>
          <w:tcPr>
            <w:tcW w:w="1337" w:type="dxa"/>
            <w:vAlign w:val="bottom"/>
          </w:tcPr>
          <w:p w:rsidR="00A76824" w:rsidRPr="008C5450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4655</w:t>
            </w:r>
          </w:p>
        </w:tc>
      </w:tr>
      <w:tr w:rsidR="00A76824" w:rsidRPr="00371815" w:rsidTr="00E94C72">
        <w:trPr>
          <w:trHeight w:val="569"/>
        </w:trPr>
        <w:tc>
          <w:tcPr>
            <w:tcW w:w="4182" w:type="dxa"/>
            <w:vAlign w:val="bottom"/>
          </w:tcPr>
          <w:p w:rsidR="00A76824" w:rsidRPr="008C5450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8C5450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8C5450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1692</w:t>
            </w:r>
          </w:p>
        </w:tc>
        <w:tc>
          <w:tcPr>
            <w:tcW w:w="1337" w:type="dxa"/>
            <w:vAlign w:val="bottom"/>
          </w:tcPr>
          <w:p w:rsidR="00A76824" w:rsidRPr="008C5450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1698</w:t>
            </w:r>
          </w:p>
        </w:tc>
      </w:tr>
      <w:tr w:rsidR="00A76824" w:rsidRPr="00371815" w:rsidTr="004731B3">
        <w:trPr>
          <w:trHeight w:val="569"/>
        </w:trPr>
        <w:tc>
          <w:tcPr>
            <w:tcW w:w="4182" w:type="dxa"/>
            <w:vAlign w:val="bottom"/>
          </w:tcPr>
          <w:p w:rsidR="00A76824" w:rsidRPr="00EA44A9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EA44A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EA44A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A44A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EA44A9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A44A9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10746,1</w:t>
            </w:r>
          </w:p>
        </w:tc>
        <w:tc>
          <w:tcPr>
            <w:tcW w:w="1337" w:type="dxa"/>
            <w:vAlign w:val="bottom"/>
          </w:tcPr>
          <w:p w:rsidR="00A76824" w:rsidRPr="00EA44A9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10801,2</w:t>
            </w:r>
          </w:p>
        </w:tc>
      </w:tr>
      <w:tr w:rsidR="00A76824" w:rsidRPr="00371815" w:rsidTr="00665AED">
        <w:trPr>
          <w:trHeight w:val="569"/>
        </w:trPr>
        <w:tc>
          <w:tcPr>
            <w:tcW w:w="4182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3406FF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3406FF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A44A9" w:rsidRDefault="00A76824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10746,1</w:t>
            </w:r>
          </w:p>
        </w:tc>
        <w:tc>
          <w:tcPr>
            <w:tcW w:w="1337" w:type="dxa"/>
            <w:vAlign w:val="bottom"/>
          </w:tcPr>
          <w:p w:rsidR="00A76824" w:rsidRPr="00EA44A9" w:rsidRDefault="00A76824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10801,2</w:t>
            </w:r>
          </w:p>
        </w:tc>
      </w:tr>
      <w:tr w:rsidR="00A76824" w:rsidRPr="00371815" w:rsidTr="001B04F9">
        <w:trPr>
          <w:trHeight w:val="569"/>
        </w:trPr>
        <w:tc>
          <w:tcPr>
            <w:tcW w:w="4182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(представительных) органов государс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нов муниципальных образ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ваний</w:t>
            </w:r>
          </w:p>
        </w:tc>
        <w:tc>
          <w:tcPr>
            <w:tcW w:w="1644" w:type="dxa"/>
            <w:vAlign w:val="bottom"/>
          </w:tcPr>
          <w:p w:rsidR="00A76824" w:rsidRPr="003406FF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3406FF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A76824" w:rsidRPr="003406FF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3460</w:t>
            </w:r>
          </w:p>
        </w:tc>
        <w:tc>
          <w:tcPr>
            <w:tcW w:w="1337" w:type="dxa"/>
            <w:vAlign w:val="bottom"/>
          </w:tcPr>
          <w:p w:rsidR="00A76824" w:rsidRPr="003406FF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</w:t>
            </w:r>
          </w:p>
        </w:tc>
      </w:tr>
      <w:tr w:rsidR="00A76824" w:rsidRPr="00371815" w:rsidTr="00F95090">
        <w:trPr>
          <w:trHeight w:val="569"/>
        </w:trPr>
        <w:tc>
          <w:tcPr>
            <w:tcW w:w="4182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страций</w:t>
            </w:r>
          </w:p>
        </w:tc>
        <w:tc>
          <w:tcPr>
            <w:tcW w:w="1644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3406FF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4865,1</w:t>
            </w:r>
          </w:p>
        </w:tc>
        <w:tc>
          <w:tcPr>
            <w:tcW w:w="1337" w:type="dxa"/>
            <w:vAlign w:val="bottom"/>
          </w:tcPr>
          <w:p w:rsidR="00A76824" w:rsidRPr="003406FF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4885,2</w:t>
            </w:r>
          </w:p>
        </w:tc>
      </w:tr>
      <w:tr w:rsidR="00A76824" w:rsidRPr="00371815" w:rsidTr="00E1603A">
        <w:trPr>
          <w:trHeight w:val="569"/>
        </w:trPr>
        <w:tc>
          <w:tcPr>
            <w:tcW w:w="4182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A76824" w:rsidRPr="003406FF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1535</w:t>
            </w:r>
          </w:p>
        </w:tc>
        <w:tc>
          <w:tcPr>
            <w:tcW w:w="1337" w:type="dxa"/>
            <w:vAlign w:val="bottom"/>
          </w:tcPr>
          <w:p w:rsidR="00A76824" w:rsidRPr="003406FF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1546</w:t>
            </w:r>
          </w:p>
        </w:tc>
      </w:tr>
      <w:tr w:rsidR="00A76824" w:rsidRPr="00371815" w:rsidTr="00E1603A">
        <w:trPr>
          <w:trHeight w:val="569"/>
        </w:trPr>
        <w:tc>
          <w:tcPr>
            <w:tcW w:w="4182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3406FF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3406FF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886</w:t>
            </w:r>
          </w:p>
        </w:tc>
        <w:tc>
          <w:tcPr>
            <w:tcW w:w="1337" w:type="dxa"/>
            <w:vAlign w:val="bottom"/>
          </w:tcPr>
          <w:p w:rsidR="00A76824" w:rsidRPr="003406FF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890</w:t>
            </w:r>
          </w:p>
        </w:tc>
      </w:tr>
      <w:tr w:rsidR="00A76824" w:rsidRPr="00371815" w:rsidTr="00AD39CB">
        <w:trPr>
          <w:trHeight w:val="569"/>
        </w:trPr>
        <w:tc>
          <w:tcPr>
            <w:tcW w:w="4182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644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9146DD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37" w:type="dxa"/>
            <w:vAlign w:val="bottom"/>
          </w:tcPr>
          <w:p w:rsidR="00A76824" w:rsidRPr="009146DD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</w:tr>
      <w:tr w:rsidR="00A76824" w:rsidRPr="00371815" w:rsidTr="00AD39CB">
        <w:trPr>
          <w:trHeight w:val="569"/>
        </w:trPr>
        <w:tc>
          <w:tcPr>
            <w:tcW w:w="4182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9146DD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37" w:type="dxa"/>
            <w:vAlign w:val="bottom"/>
          </w:tcPr>
          <w:p w:rsidR="00A76824" w:rsidRPr="009146DD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</w:tr>
      <w:tr w:rsidR="00A76824" w:rsidRPr="00371815" w:rsidTr="006660ED">
        <w:trPr>
          <w:trHeight w:val="569"/>
        </w:trPr>
        <w:tc>
          <w:tcPr>
            <w:tcW w:w="4182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(представительных) органов государс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нов муниципальных образ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ваний</w:t>
            </w:r>
          </w:p>
        </w:tc>
        <w:tc>
          <w:tcPr>
            <w:tcW w:w="1644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A76824" w:rsidRPr="009146DD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337" w:type="dxa"/>
            <w:vAlign w:val="bottom"/>
          </w:tcPr>
          <w:p w:rsidR="00A76824" w:rsidRPr="009146DD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A76824" w:rsidRPr="00371815" w:rsidTr="006660ED">
        <w:trPr>
          <w:trHeight w:val="569"/>
        </w:trPr>
        <w:tc>
          <w:tcPr>
            <w:tcW w:w="4182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страций</w:t>
            </w:r>
          </w:p>
        </w:tc>
        <w:tc>
          <w:tcPr>
            <w:tcW w:w="1644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9146DD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A76824" w:rsidRPr="009146DD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76824" w:rsidRPr="00371815" w:rsidTr="00D0559F">
        <w:trPr>
          <w:trHeight w:val="569"/>
        </w:trPr>
        <w:tc>
          <w:tcPr>
            <w:tcW w:w="4182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A76824" w:rsidRPr="009146DD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A76824" w:rsidRPr="009146DD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A76824" w:rsidRPr="009146DD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A76824" w:rsidRPr="00371815" w:rsidTr="00D0559F">
        <w:trPr>
          <w:trHeight w:val="569"/>
        </w:trPr>
        <w:tc>
          <w:tcPr>
            <w:tcW w:w="4182" w:type="dxa"/>
            <w:vAlign w:val="bottom"/>
          </w:tcPr>
          <w:p w:rsidR="00A76824" w:rsidRPr="003406FF" w:rsidRDefault="00A7682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3406FF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9146DD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9146DD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A76824" w:rsidRPr="009146DD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7682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A76824" w:rsidRPr="006F2104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44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6F2104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A76824" w:rsidRPr="006F210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A7682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A76824" w:rsidRPr="006F2104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644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6F210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A76824" w:rsidRPr="006F210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A7682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A76824" w:rsidRPr="006F2104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6F2104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A76824" w:rsidRPr="006F2104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6F210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A76824" w:rsidRPr="006F210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A7682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A76824" w:rsidRPr="006F2104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6F2104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6F210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A76824" w:rsidRPr="006F210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A7682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A76824" w:rsidRPr="002F6258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тета</w:t>
            </w:r>
          </w:p>
        </w:tc>
        <w:tc>
          <w:tcPr>
            <w:tcW w:w="1644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2F6258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A76824" w:rsidRPr="002F6258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7682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A76824" w:rsidRPr="002F6258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644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2F6258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A76824" w:rsidRPr="002F6258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7682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A76824" w:rsidRPr="002F6258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2F6258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A76824" w:rsidRPr="002F6258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7682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A76824" w:rsidRPr="002F6258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44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2F6258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92" w:type="dxa"/>
            <w:vAlign w:val="bottom"/>
          </w:tcPr>
          <w:p w:rsidR="00A76824" w:rsidRPr="002F6258" w:rsidRDefault="00A7682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A76824" w:rsidRPr="002F6258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4850C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ферты</w:t>
            </w:r>
          </w:p>
        </w:tc>
        <w:tc>
          <w:tcPr>
            <w:tcW w:w="1644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871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4850CB" w:rsidRDefault="00A7682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1202,4</w:t>
            </w:r>
          </w:p>
        </w:tc>
        <w:tc>
          <w:tcPr>
            <w:tcW w:w="1337" w:type="dxa"/>
          </w:tcPr>
          <w:p w:rsidR="00A76824" w:rsidRDefault="00A7682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76824" w:rsidRDefault="00A7682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1203,4</w:t>
            </w:r>
          </w:p>
        </w:tc>
      </w:tr>
      <w:tr w:rsidR="00A7682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A76824" w:rsidRPr="004850C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644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4850CB" w:rsidRDefault="00A7682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A76824" w:rsidRPr="004850CB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A76824" w:rsidRPr="004850C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4850CB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A76824" w:rsidRPr="004850CB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4850C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A76824" w:rsidRPr="004850C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A76824" w:rsidRPr="004850C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A76824" w:rsidRPr="004850C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92" w:type="dxa"/>
            <w:vAlign w:val="bottom"/>
          </w:tcPr>
          <w:p w:rsidR="00A76824" w:rsidRPr="004850C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A76824" w:rsidRPr="004850C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A76824" w:rsidRPr="00B52537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сти субъектов Российской Федерации, мес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ных админ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страций </w:t>
            </w:r>
          </w:p>
        </w:tc>
        <w:tc>
          <w:tcPr>
            <w:tcW w:w="1644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A76824" w:rsidRPr="004850C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A76824" w:rsidRPr="004850C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A7682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A76824" w:rsidRPr="00B52537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ности комиссий по делам несовершенн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летних и защите их прав</w:t>
            </w:r>
          </w:p>
        </w:tc>
        <w:tc>
          <w:tcPr>
            <w:tcW w:w="1644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B52537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B52537" w:rsidRDefault="00A7682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404,3</w:t>
            </w:r>
          </w:p>
        </w:tc>
        <w:tc>
          <w:tcPr>
            <w:tcW w:w="1337" w:type="dxa"/>
            <w:vAlign w:val="bottom"/>
          </w:tcPr>
          <w:p w:rsidR="00A76824" w:rsidRPr="00B52537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405,3</w:t>
            </w:r>
          </w:p>
        </w:tc>
      </w:tr>
      <w:tr w:rsidR="00A7682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A76824" w:rsidRPr="00CA3291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CA3291" w:rsidRDefault="00A7682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A76824" w:rsidRPr="00CA3291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A7682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A76824" w:rsidRPr="00CA3291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CA3291" w:rsidRDefault="00A7682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A76824" w:rsidRPr="00CA3291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A7682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A76824" w:rsidRPr="00CA3291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CA3291" w:rsidRDefault="00A7682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A76824" w:rsidRPr="00CA3291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A7682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A76824" w:rsidRPr="00CA3291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CA3291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CA3291" w:rsidRDefault="00A7682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A76824" w:rsidRPr="00CA3291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7682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CA3291" w:rsidRDefault="00A7682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A76824" w:rsidRPr="00CA3291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7682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CA3291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CA3291" w:rsidRDefault="00A7682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A76824" w:rsidRPr="00CA3291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7682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A76824" w:rsidRPr="00E62FE2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ности административных комиссий</w:t>
            </w:r>
          </w:p>
        </w:tc>
        <w:tc>
          <w:tcPr>
            <w:tcW w:w="1644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62FE2" w:rsidRDefault="00A7682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  <w:tc>
          <w:tcPr>
            <w:tcW w:w="1337" w:type="dxa"/>
            <w:vAlign w:val="bottom"/>
          </w:tcPr>
          <w:p w:rsidR="00A76824" w:rsidRPr="00E62FE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A7682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E62FE2" w:rsidRDefault="00A7682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A76824" w:rsidRPr="00E62FE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A7682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62FE2" w:rsidRDefault="00A7682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A76824" w:rsidRPr="00E62FE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A7682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E62FE2" w:rsidRDefault="00A7682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A76824" w:rsidRPr="00E62FE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A7682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E62FE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E62FE2" w:rsidRDefault="00A7682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A76824" w:rsidRPr="00E62FE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7682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E62FE2" w:rsidRDefault="00A7682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A76824" w:rsidRPr="00E62FE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7682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E62FE2" w:rsidRDefault="00A7682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E62FE2" w:rsidRDefault="00A7682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A76824" w:rsidRPr="00E62FE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7682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ного дела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A7682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A7682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A7682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A7682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колы об административных правонар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шениях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A7682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A7682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A7682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A76824" w:rsidRPr="00FE543B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</w:tcPr>
          <w:p w:rsidR="00A76824" w:rsidRPr="00DE5438" w:rsidRDefault="00A76824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ми, государственная собстве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ность на которые не разгр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ничена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</w:tcPr>
          <w:p w:rsidR="00A76824" w:rsidRPr="00DE5438" w:rsidRDefault="00A76824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лу в целях обеспечения выполнения функций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(муниципальными) орг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нами, казенными учреждениями, орган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 управления государственными вн</w:t>
            </w:r>
            <w:r w:rsidRPr="00DE5438">
              <w:rPr>
                <w:rFonts w:ascii="Times New Roman" w:hAnsi="Times New Roman"/>
              </w:rPr>
              <w:t>е</w:t>
            </w:r>
            <w:r w:rsidRPr="00DE543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E543B" w:rsidRDefault="00A7682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FE543B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A76824" w:rsidRPr="00FE543B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E543B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риях, где отсутствуют вое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ные комиссариаты за счет средств федерального бюдж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644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НА</w:t>
            </w:r>
          </w:p>
        </w:tc>
        <w:tc>
          <w:tcPr>
            <w:tcW w:w="1644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644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76824" w:rsidRPr="00BD703F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жданского состояния за счет средств ф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дерального бюджета</w:t>
            </w:r>
          </w:p>
        </w:tc>
        <w:tc>
          <w:tcPr>
            <w:tcW w:w="1644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лу в целях обеспечения выполнения функций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ниципальных) нужд</w:t>
            </w:r>
          </w:p>
        </w:tc>
        <w:tc>
          <w:tcPr>
            <w:tcW w:w="1644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7682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FC7501" w:rsidRDefault="00A7682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A76824" w:rsidRDefault="00A7682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 субсидии бюджетам муниципал</w:t>
            </w:r>
            <w:r w:rsidRPr="00054982">
              <w:rPr>
                <w:rFonts w:ascii="Times New Roman" w:hAnsi="Times New Roman"/>
                <w:bCs/>
                <w:iCs/>
              </w:rPr>
              <w:t>ь</w:t>
            </w:r>
            <w:r w:rsidRPr="00054982">
              <w:rPr>
                <w:rFonts w:ascii="Times New Roman" w:hAnsi="Times New Roman"/>
                <w:bCs/>
                <w:iCs/>
              </w:rPr>
              <w:t>ных районов на предоставление ме</w:t>
            </w:r>
            <w:r w:rsidRPr="00054982">
              <w:rPr>
                <w:rFonts w:ascii="Times New Roman" w:hAnsi="Times New Roman"/>
                <w:bCs/>
                <w:iCs/>
              </w:rPr>
              <w:t>ж</w:t>
            </w:r>
            <w:r w:rsidRPr="00054982">
              <w:rPr>
                <w:rFonts w:ascii="Times New Roman" w:hAnsi="Times New Roman"/>
                <w:bCs/>
                <w:iCs/>
              </w:rPr>
              <w:t>бюджетных трансфертов бюджетам пос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лений, перед</w:t>
            </w:r>
            <w:r w:rsidRPr="00054982">
              <w:rPr>
                <w:rFonts w:ascii="Times New Roman" w:hAnsi="Times New Roman"/>
                <w:bCs/>
                <w:iCs/>
              </w:rPr>
              <w:t>а</w:t>
            </w:r>
            <w:r w:rsidRPr="00054982">
              <w:rPr>
                <w:rFonts w:ascii="Times New Roman" w:hAnsi="Times New Roman"/>
                <w:bCs/>
                <w:iCs/>
              </w:rPr>
              <w:t>ваемые из бюджета РТ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054982" w:rsidRDefault="00A7682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</w:t>
            </w:r>
            <w:r w:rsidRPr="00054982">
              <w:rPr>
                <w:rFonts w:ascii="Times New Roman" w:hAnsi="Times New Roman"/>
              </w:rPr>
              <w:t>ь</w:t>
            </w:r>
            <w:r w:rsidRPr="00054982">
              <w:rPr>
                <w:rFonts w:ascii="Times New Roman" w:hAnsi="Times New Roman"/>
              </w:rPr>
              <w:t>ных районов на реализацию государс</w:t>
            </w:r>
            <w:r w:rsidRPr="00054982">
              <w:rPr>
                <w:rFonts w:ascii="Times New Roman" w:hAnsi="Times New Roman"/>
              </w:rPr>
              <w:t>т</w:t>
            </w:r>
            <w:r w:rsidRPr="00054982">
              <w:rPr>
                <w:rFonts w:ascii="Times New Roman" w:hAnsi="Times New Roman"/>
              </w:rPr>
              <w:t>венных полномочий по расчету и предо</w:t>
            </w:r>
            <w:r w:rsidRPr="00054982">
              <w:rPr>
                <w:rFonts w:ascii="Times New Roman" w:hAnsi="Times New Roman"/>
              </w:rPr>
              <w:t>с</w:t>
            </w:r>
            <w:r w:rsidRPr="00054982">
              <w:rPr>
                <w:rFonts w:ascii="Times New Roman" w:hAnsi="Times New Roman"/>
              </w:rPr>
              <w:t>тавлению дотаций поселениям из реги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нального фонда финансовой поддержки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054982" w:rsidRDefault="00A7682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616AD5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</w:t>
            </w:r>
            <w:r w:rsidRPr="00616AD5">
              <w:rPr>
                <w:rFonts w:ascii="Times New Roman" w:hAnsi="Times New Roman"/>
              </w:rPr>
              <w:t>я</w:t>
            </w:r>
            <w:r w:rsidRPr="00616AD5">
              <w:rPr>
                <w:rFonts w:ascii="Times New Roman" w:hAnsi="Times New Roman"/>
              </w:rPr>
              <w:t>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644" w:type="dxa"/>
            <w:vAlign w:val="bottom"/>
          </w:tcPr>
          <w:p w:rsidR="00A76824" w:rsidRPr="00616AD5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BA79F5" w:rsidRDefault="00A76824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</w:t>
            </w:r>
            <w:r w:rsidRPr="00BA79F5">
              <w:rPr>
                <w:rFonts w:ascii="Times New Roman" w:hAnsi="Times New Roman"/>
              </w:rPr>
              <w:t>и</w:t>
            </w:r>
            <w:r w:rsidRPr="00BA79F5">
              <w:rPr>
                <w:rFonts w:ascii="Times New Roman" w:hAnsi="Times New Roman"/>
              </w:rPr>
              <w:t>сяжные заседатели федеральных судов общей юриспруденции в РФ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FC7501" w:rsidRDefault="00A76824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6A4670" w:rsidRDefault="00A76824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A76824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ванности бюджетов поселений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054982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A7682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A76824" w:rsidRPr="00054982" w:rsidRDefault="00A7682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A76824" w:rsidRPr="00371815" w:rsidTr="00412BB9">
        <w:trPr>
          <w:trHeight w:val="569"/>
        </w:trPr>
        <w:tc>
          <w:tcPr>
            <w:tcW w:w="4182" w:type="dxa"/>
            <w:vAlign w:val="center"/>
          </w:tcPr>
          <w:p w:rsidR="00A76824" w:rsidRPr="002B6547" w:rsidRDefault="00A76824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</w:t>
            </w:r>
            <w:r w:rsidRPr="002B6547">
              <w:rPr>
                <w:rFonts w:ascii="Times New Roman" w:hAnsi="Times New Roman"/>
              </w:rPr>
              <w:t>о</w:t>
            </w:r>
            <w:r w:rsidRPr="002B6547">
              <w:rPr>
                <w:rFonts w:ascii="Times New Roman" w:hAnsi="Times New Roman"/>
              </w:rPr>
              <w:t>технических сооружений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A76824" w:rsidRPr="00371815" w:rsidTr="00412BB9">
        <w:trPr>
          <w:trHeight w:val="569"/>
        </w:trPr>
        <w:tc>
          <w:tcPr>
            <w:tcW w:w="4182" w:type="dxa"/>
            <w:vAlign w:val="center"/>
          </w:tcPr>
          <w:p w:rsidR="00A76824" w:rsidRPr="002B6547" w:rsidRDefault="00A76824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A7682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A76824" w:rsidRPr="00371815" w:rsidTr="00412BB9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A7682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A76824" w:rsidRPr="00371815" w:rsidTr="00412BB9">
        <w:trPr>
          <w:trHeight w:val="569"/>
        </w:trPr>
        <w:tc>
          <w:tcPr>
            <w:tcW w:w="4182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A7682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A76824" w:rsidRDefault="00A7682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A7682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A76824" w:rsidRPr="00921B03" w:rsidRDefault="00A7682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21B03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(без условно утве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жденных расходов)</w:t>
            </w:r>
          </w:p>
        </w:tc>
        <w:tc>
          <w:tcPr>
            <w:tcW w:w="1644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1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76824" w:rsidRPr="00054982" w:rsidRDefault="00A7682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A76824" w:rsidRPr="00565F3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687203,1</w:t>
            </w:r>
          </w:p>
        </w:tc>
        <w:tc>
          <w:tcPr>
            <w:tcW w:w="1337" w:type="dxa"/>
          </w:tcPr>
          <w:p w:rsidR="00A7682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A76824" w:rsidRPr="00565F34" w:rsidRDefault="00A7682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669755,4</w:t>
            </w:r>
          </w:p>
        </w:tc>
      </w:tr>
    </w:tbl>
    <w:p w:rsidR="00A76824" w:rsidRDefault="00A76824" w:rsidP="004F243C"/>
    <w:sectPr w:rsidR="00A76824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824" w:rsidRDefault="00A76824" w:rsidP="00183A23">
      <w:pPr>
        <w:spacing w:after="0" w:line="240" w:lineRule="auto"/>
      </w:pPr>
      <w:r>
        <w:separator/>
      </w:r>
    </w:p>
  </w:endnote>
  <w:endnote w:type="continuationSeparator" w:id="1">
    <w:p w:rsidR="00A76824" w:rsidRDefault="00A7682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824" w:rsidRDefault="00A76824" w:rsidP="00183A23">
      <w:pPr>
        <w:spacing w:after="0" w:line="240" w:lineRule="auto"/>
      </w:pPr>
      <w:r>
        <w:separator/>
      </w:r>
    </w:p>
  </w:footnote>
  <w:footnote w:type="continuationSeparator" w:id="1">
    <w:p w:rsidR="00A76824" w:rsidRDefault="00A7682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824" w:rsidRDefault="00A76824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A76824" w:rsidRDefault="00A768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249F"/>
    <w:rsid w:val="000035D8"/>
    <w:rsid w:val="00006553"/>
    <w:rsid w:val="000133EB"/>
    <w:rsid w:val="000141B6"/>
    <w:rsid w:val="000151CC"/>
    <w:rsid w:val="00016686"/>
    <w:rsid w:val="00017E7E"/>
    <w:rsid w:val="000201A7"/>
    <w:rsid w:val="000202ED"/>
    <w:rsid w:val="000210C9"/>
    <w:rsid w:val="00021B70"/>
    <w:rsid w:val="00022BDE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3F73"/>
    <w:rsid w:val="00054494"/>
    <w:rsid w:val="00054682"/>
    <w:rsid w:val="00054982"/>
    <w:rsid w:val="00057014"/>
    <w:rsid w:val="00060FEF"/>
    <w:rsid w:val="000618E9"/>
    <w:rsid w:val="00062A50"/>
    <w:rsid w:val="00072F6B"/>
    <w:rsid w:val="0007680F"/>
    <w:rsid w:val="00080C3F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1EAC"/>
    <w:rsid w:val="000A1FFE"/>
    <w:rsid w:val="000A691E"/>
    <w:rsid w:val="000B05F6"/>
    <w:rsid w:val="000B062E"/>
    <w:rsid w:val="000B43EF"/>
    <w:rsid w:val="000B7EC9"/>
    <w:rsid w:val="000C02F4"/>
    <w:rsid w:val="000C0DF7"/>
    <w:rsid w:val="000C44F7"/>
    <w:rsid w:val="000C59D6"/>
    <w:rsid w:val="000C5B3A"/>
    <w:rsid w:val="000C5C9E"/>
    <w:rsid w:val="000D0886"/>
    <w:rsid w:val="000D1D59"/>
    <w:rsid w:val="000D53F3"/>
    <w:rsid w:val="000E229E"/>
    <w:rsid w:val="000E66AE"/>
    <w:rsid w:val="000E6734"/>
    <w:rsid w:val="000E7B5C"/>
    <w:rsid w:val="000F179E"/>
    <w:rsid w:val="00100841"/>
    <w:rsid w:val="0010374E"/>
    <w:rsid w:val="00105637"/>
    <w:rsid w:val="00112864"/>
    <w:rsid w:val="001132E0"/>
    <w:rsid w:val="001157DC"/>
    <w:rsid w:val="00115EAB"/>
    <w:rsid w:val="00117D4C"/>
    <w:rsid w:val="00122244"/>
    <w:rsid w:val="001246D3"/>
    <w:rsid w:val="0012580A"/>
    <w:rsid w:val="0013156D"/>
    <w:rsid w:val="00132610"/>
    <w:rsid w:val="001346F4"/>
    <w:rsid w:val="00135370"/>
    <w:rsid w:val="00135ADF"/>
    <w:rsid w:val="00136468"/>
    <w:rsid w:val="00144020"/>
    <w:rsid w:val="00144538"/>
    <w:rsid w:val="0015066C"/>
    <w:rsid w:val="0015150B"/>
    <w:rsid w:val="00152188"/>
    <w:rsid w:val="0015219C"/>
    <w:rsid w:val="00152334"/>
    <w:rsid w:val="00153BF3"/>
    <w:rsid w:val="001542E9"/>
    <w:rsid w:val="00155454"/>
    <w:rsid w:val="001600EC"/>
    <w:rsid w:val="00161B0D"/>
    <w:rsid w:val="00164471"/>
    <w:rsid w:val="00166472"/>
    <w:rsid w:val="0017081B"/>
    <w:rsid w:val="00170D14"/>
    <w:rsid w:val="001720B5"/>
    <w:rsid w:val="00172B1E"/>
    <w:rsid w:val="001740E6"/>
    <w:rsid w:val="0017411E"/>
    <w:rsid w:val="001756EF"/>
    <w:rsid w:val="00176101"/>
    <w:rsid w:val="0018112C"/>
    <w:rsid w:val="00183A23"/>
    <w:rsid w:val="001848B8"/>
    <w:rsid w:val="001861C8"/>
    <w:rsid w:val="00187B9E"/>
    <w:rsid w:val="00187BE8"/>
    <w:rsid w:val="00187D31"/>
    <w:rsid w:val="001908DE"/>
    <w:rsid w:val="00192B7F"/>
    <w:rsid w:val="0019315A"/>
    <w:rsid w:val="001939D2"/>
    <w:rsid w:val="00195016"/>
    <w:rsid w:val="0019679F"/>
    <w:rsid w:val="0019707D"/>
    <w:rsid w:val="001A0CD8"/>
    <w:rsid w:val="001A0ED9"/>
    <w:rsid w:val="001A2411"/>
    <w:rsid w:val="001A2B60"/>
    <w:rsid w:val="001A3A98"/>
    <w:rsid w:val="001A531C"/>
    <w:rsid w:val="001A5EBA"/>
    <w:rsid w:val="001B04F9"/>
    <w:rsid w:val="001B1E79"/>
    <w:rsid w:val="001B328A"/>
    <w:rsid w:val="001B39A6"/>
    <w:rsid w:val="001C217B"/>
    <w:rsid w:val="001C28E3"/>
    <w:rsid w:val="001C3881"/>
    <w:rsid w:val="001C39FC"/>
    <w:rsid w:val="001C4607"/>
    <w:rsid w:val="001C4C82"/>
    <w:rsid w:val="001D3D30"/>
    <w:rsid w:val="001D4411"/>
    <w:rsid w:val="001E332C"/>
    <w:rsid w:val="001E61F9"/>
    <w:rsid w:val="001E65CC"/>
    <w:rsid w:val="001E6AE1"/>
    <w:rsid w:val="001E6EFA"/>
    <w:rsid w:val="001E7059"/>
    <w:rsid w:val="001F1A8D"/>
    <w:rsid w:val="00201059"/>
    <w:rsid w:val="00204EE0"/>
    <w:rsid w:val="00213F39"/>
    <w:rsid w:val="00214994"/>
    <w:rsid w:val="002202C1"/>
    <w:rsid w:val="00220C2E"/>
    <w:rsid w:val="0022453D"/>
    <w:rsid w:val="0022582F"/>
    <w:rsid w:val="00227D58"/>
    <w:rsid w:val="00233748"/>
    <w:rsid w:val="00234585"/>
    <w:rsid w:val="002349CF"/>
    <w:rsid w:val="002367A2"/>
    <w:rsid w:val="0023772D"/>
    <w:rsid w:val="00245210"/>
    <w:rsid w:val="00252170"/>
    <w:rsid w:val="002527C1"/>
    <w:rsid w:val="00253562"/>
    <w:rsid w:val="002569E0"/>
    <w:rsid w:val="002575D2"/>
    <w:rsid w:val="00262FC4"/>
    <w:rsid w:val="00263D28"/>
    <w:rsid w:val="00263ED9"/>
    <w:rsid w:val="00263EEE"/>
    <w:rsid w:val="00263EFA"/>
    <w:rsid w:val="002672ED"/>
    <w:rsid w:val="00270201"/>
    <w:rsid w:val="0027306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31D1"/>
    <w:rsid w:val="002B5B55"/>
    <w:rsid w:val="002B64BA"/>
    <w:rsid w:val="002B6547"/>
    <w:rsid w:val="002B7C41"/>
    <w:rsid w:val="002D059A"/>
    <w:rsid w:val="002D144F"/>
    <w:rsid w:val="002D24C8"/>
    <w:rsid w:val="002D3392"/>
    <w:rsid w:val="002D403A"/>
    <w:rsid w:val="002D4471"/>
    <w:rsid w:val="002D4DD0"/>
    <w:rsid w:val="002D52EC"/>
    <w:rsid w:val="002D792B"/>
    <w:rsid w:val="002E038B"/>
    <w:rsid w:val="002E63DE"/>
    <w:rsid w:val="002E73E2"/>
    <w:rsid w:val="002E7F95"/>
    <w:rsid w:val="002F02B4"/>
    <w:rsid w:val="002F1529"/>
    <w:rsid w:val="002F3208"/>
    <w:rsid w:val="002F6258"/>
    <w:rsid w:val="0030016A"/>
    <w:rsid w:val="003022B0"/>
    <w:rsid w:val="003029FA"/>
    <w:rsid w:val="00304F23"/>
    <w:rsid w:val="003055DC"/>
    <w:rsid w:val="00305DD2"/>
    <w:rsid w:val="00310682"/>
    <w:rsid w:val="003133C4"/>
    <w:rsid w:val="00321967"/>
    <w:rsid w:val="00323750"/>
    <w:rsid w:val="00324251"/>
    <w:rsid w:val="00324F08"/>
    <w:rsid w:val="00325320"/>
    <w:rsid w:val="00326216"/>
    <w:rsid w:val="00330B9B"/>
    <w:rsid w:val="00336CF1"/>
    <w:rsid w:val="003406FF"/>
    <w:rsid w:val="00341326"/>
    <w:rsid w:val="00341A22"/>
    <w:rsid w:val="00341B7F"/>
    <w:rsid w:val="00342FDF"/>
    <w:rsid w:val="00343F57"/>
    <w:rsid w:val="003442A0"/>
    <w:rsid w:val="00346A2E"/>
    <w:rsid w:val="00347E57"/>
    <w:rsid w:val="003524A3"/>
    <w:rsid w:val="00353993"/>
    <w:rsid w:val="00354900"/>
    <w:rsid w:val="00356372"/>
    <w:rsid w:val="0036030E"/>
    <w:rsid w:val="00361527"/>
    <w:rsid w:val="00362AD2"/>
    <w:rsid w:val="00363E08"/>
    <w:rsid w:val="00367248"/>
    <w:rsid w:val="00371815"/>
    <w:rsid w:val="003805A2"/>
    <w:rsid w:val="003812EE"/>
    <w:rsid w:val="00382CA7"/>
    <w:rsid w:val="003856CF"/>
    <w:rsid w:val="00385A2D"/>
    <w:rsid w:val="003864F7"/>
    <w:rsid w:val="0038782B"/>
    <w:rsid w:val="003929E3"/>
    <w:rsid w:val="00392BA0"/>
    <w:rsid w:val="00393DE1"/>
    <w:rsid w:val="00395AEC"/>
    <w:rsid w:val="003A42A2"/>
    <w:rsid w:val="003A4BBE"/>
    <w:rsid w:val="003A5488"/>
    <w:rsid w:val="003A578D"/>
    <w:rsid w:val="003A714B"/>
    <w:rsid w:val="003B0CE7"/>
    <w:rsid w:val="003C1406"/>
    <w:rsid w:val="003C2F9B"/>
    <w:rsid w:val="003C3450"/>
    <w:rsid w:val="003C3F90"/>
    <w:rsid w:val="003C4436"/>
    <w:rsid w:val="003C6A75"/>
    <w:rsid w:val="003C71E8"/>
    <w:rsid w:val="003D0942"/>
    <w:rsid w:val="003D0BAF"/>
    <w:rsid w:val="003D0BF0"/>
    <w:rsid w:val="003D0C0F"/>
    <w:rsid w:val="003D3C45"/>
    <w:rsid w:val="003E00F6"/>
    <w:rsid w:val="003E36D4"/>
    <w:rsid w:val="003E3C52"/>
    <w:rsid w:val="003E3E80"/>
    <w:rsid w:val="003E66B8"/>
    <w:rsid w:val="003E6D05"/>
    <w:rsid w:val="003F095A"/>
    <w:rsid w:val="003F1DAE"/>
    <w:rsid w:val="003F25A2"/>
    <w:rsid w:val="003F39EF"/>
    <w:rsid w:val="003F45B9"/>
    <w:rsid w:val="003F6B70"/>
    <w:rsid w:val="003F7588"/>
    <w:rsid w:val="004005E1"/>
    <w:rsid w:val="00401082"/>
    <w:rsid w:val="0040302D"/>
    <w:rsid w:val="00406FDE"/>
    <w:rsid w:val="00407E1B"/>
    <w:rsid w:val="00410BD0"/>
    <w:rsid w:val="0041208F"/>
    <w:rsid w:val="00412100"/>
    <w:rsid w:val="00412BB9"/>
    <w:rsid w:val="0041459A"/>
    <w:rsid w:val="004170A9"/>
    <w:rsid w:val="00422329"/>
    <w:rsid w:val="00422CAC"/>
    <w:rsid w:val="00423E84"/>
    <w:rsid w:val="004249FF"/>
    <w:rsid w:val="004272A9"/>
    <w:rsid w:val="00427568"/>
    <w:rsid w:val="0043463A"/>
    <w:rsid w:val="00435C58"/>
    <w:rsid w:val="00441012"/>
    <w:rsid w:val="0044519A"/>
    <w:rsid w:val="00446E32"/>
    <w:rsid w:val="00447150"/>
    <w:rsid w:val="00447A43"/>
    <w:rsid w:val="00452DF9"/>
    <w:rsid w:val="004530A5"/>
    <w:rsid w:val="00453F27"/>
    <w:rsid w:val="00456491"/>
    <w:rsid w:val="00460392"/>
    <w:rsid w:val="00465269"/>
    <w:rsid w:val="0046681A"/>
    <w:rsid w:val="00467065"/>
    <w:rsid w:val="004674DC"/>
    <w:rsid w:val="00471DE8"/>
    <w:rsid w:val="0047280B"/>
    <w:rsid w:val="004731B3"/>
    <w:rsid w:val="004813D3"/>
    <w:rsid w:val="00483EB9"/>
    <w:rsid w:val="00484AA0"/>
    <w:rsid w:val="004850CB"/>
    <w:rsid w:val="00492967"/>
    <w:rsid w:val="00494394"/>
    <w:rsid w:val="00494811"/>
    <w:rsid w:val="00497595"/>
    <w:rsid w:val="004A08C7"/>
    <w:rsid w:val="004A1873"/>
    <w:rsid w:val="004A5100"/>
    <w:rsid w:val="004A5322"/>
    <w:rsid w:val="004A5DBF"/>
    <w:rsid w:val="004B0834"/>
    <w:rsid w:val="004B0B85"/>
    <w:rsid w:val="004B1ED1"/>
    <w:rsid w:val="004B280E"/>
    <w:rsid w:val="004B297C"/>
    <w:rsid w:val="004B2CA9"/>
    <w:rsid w:val="004C0C25"/>
    <w:rsid w:val="004C0C9F"/>
    <w:rsid w:val="004C0D7C"/>
    <w:rsid w:val="004C1B66"/>
    <w:rsid w:val="004C1F77"/>
    <w:rsid w:val="004C3919"/>
    <w:rsid w:val="004C4EEA"/>
    <w:rsid w:val="004C53EF"/>
    <w:rsid w:val="004C567B"/>
    <w:rsid w:val="004C67D7"/>
    <w:rsid w:val="004D1067"/>
    <w:rsid w:val="004D63D0"/>
    <w:rsid w:val="004E1865"/>
    <w:rsid w:val="004E2773"/>
    <w:rsid w:val="004E3ED0"/>
    <w:rsid w:val="004E4C18"/>
    <w:rsid w:val="004F05F7"/>
    <w:rsid w:val="004F243C"/>
    <w:rsid w:val="004F5A20"/>
    <w:rsid w:val="00501588"/>
    <w:rsid w:val="0050508C"/>
    <w:rsid w:val="00510920"/>
    <w:rsid w:val="00512051"/>
    <w:rsid w:val="00521E40"/>
    <w:rsid w:val="005231D1"/>
    <w:rsid w:val="00530739"/>
    <w:rsid w:val="00531590"/>
    <w:rsid w:val="0053480E"/>
    <w:rsid w:val="00544FE7"/>
    <w:rsid w:val="0054589A"/>
    <w:rsid w:val="00545A5D"/>
    <w:rsid w:val="005519A5"/>
    <w:rsid w:val="00552325"/>
    <w:rsid w:val="00554794"/>
    <w:rsid w:val="00556506"/>
    <w:rsid w:val="00557EBD"/>
    <w:rsid w:val="00561DB1"/>
    <w:rsid w:val="00565F34"/>
    <w:rsid w:val="005663C1"/>
    <w:rsid w:val="00570A0D"/>
    <w:rsid w:val="005723C8"/>
    <w:rsid w:val="00572C19"/>
    <w:rsid w:val="00573674"/>
    <w:rsid w:val="005746AF"/>
    <w:rsid w:val="00574D60"/>
    <w:rsid w:val="00575582"/>
    <w:rsid w:val="0057718C"/>
    <w:rsid w:val="00581F8E"/>
    <w:rsid w:val="005821F1"/>
    <w:rsid w:val="0059124A"/>
    <w:rsid w:val="00591D7F"/>
    <w:rsid w:val="00592702"/>
    <w:rsid w:val="00592A62"/>
    <w:rsid w:val="00593844"/>
    <w:rsid w:val="00593D0D"/>
    <w:rsid w:val="005A0B91"/>
    <w:rsid w:val="005A1643"/>
    <w:rsid w:val="005A2A27"/>
    <w:rsid w:val="005A3FA8"/>
    <w:rsid w:val="005A4960"/>
    <w:rsid w:val="005A5181"/>
    <w:rsid w:val="005A65AF"/>
    <w:rsid w:val="005A718A"/>
    <w:rsid w:val="005B035D"/>
    <w:rsid w:val="005B2224"/>
    <w:rsid w:val="005B3471"/>
    <w:rsid w:val="005B5624"/>
    <w:rsid w:val="005B57D8"/>
    <w:rsid w:val="005B6326"/>
    <w:rsid w:val="005C1340"/>
    <w:rsid w:val="005C2F66"/>
    <w:rsid w:val="005C364F"/>
    <w:rsid w:val="005C4788"/>
    <w:rsid w:val="005C6124"/>
    <w:rsid w:val="005C6829"/>
    <w:rsid w:val="005C753B"/>
    <w:rsid w:val="005C7689"/>
    <w:rsid w:val="005D0271"/>
    <w:rsid w:val="005D0A93"/>
    <w:rsid w:val="005D1BD6"/>
    <w:rsid w:val="005D50D8"/>
    <w:rsid w:val="005D732C"/>
    <w:rsid w:val="005D75CB"/>
    <w:rsid w:val="005E0D1E"/>
    <w:rsid w:val="005E1AEA"/>
    <w:rsid w:val="005E6986"/>
    <w:rsid w:val="005E6C47"/>
    <w:rsid w:val="005E7B05"/>
    <w:rsid w:val="005F223E"/>
    <w:rsid w:val="005F4311"/>
    <w:rsid w:val="005F4C75"/>
    <w:rsid w:val="005F6813"/>
    <w:rsid w:val="005F69B4"/>
    <w:rsid w:val="005F69CC"/>
    <w:rsid w:val="00601627"/>
    <w:rsid w:val="00601F7B"/>
    <w:rsid w:val="0060322C"/>
    <w:rsid w:val="00603EBF"/>
    <w:rsid w:val="0060512B"/>
    <w:rsid w:val="0060520C"/>
    <w:rsid w:val="00606FFB"/>
    <w:rsid w:val="00610BAD"/>
    <w:rsid w:val="00610CF7"/>
    <w:rsid w:val="006110FE"/>
    <w:rsid w:val="00611A78"/>
    <w:rsid w:val="00611EBD"/>
    <w:rsid w:val="006142A4"/>
    <w:rsid w:val="00616AD5"/>
    <w:rsid w:val="0062038A"/>
    <w:rsid w:val="00622ECF"/>
    <w:rsid w:val="00634B29"/>
    <w:rsid w:val="00636949"/>
    <w:rsid w:val="0063750C"/>
    <w:rsid w:val="00642C14"/>
    <w:rsid w:val="006508F6"/>
    <w:rsid w:val="00650BE7"/>
    <w:rsid w:val="00653C7F"/>
    <w:rsid w:val="00654084"/>
    <w:rsid w:val="00654376"/>
    <w:rsid w:val="00660AB0"/>
    <w:rsid w:val="00661616"/>
    <w:rsid w:val="006620A5"/>
    <w:rsid w:val="00662EB2"/>
    <w:rsid w:val="00665AED"/>
    <w:rsid w:val="006660ED"/>
    <w:rsid w:val="006672AE"/>
    <w:rsid w:val="0066777E"/>
    <w:rsid w:val="0067047B"/>
    <w:rsid w:val="00670842"/>
    <w:rsid w:val="00671B52"/>
    <w:rsid w:val="00674535"/>
    <w:rsid w:val="00676E4C"/>
    <w:rsid w:val="0068032A"/>
    <w:rsid w:val="00680637"/>
    <w:rsid w:val="00686D59"/>
    <w:rsid w:val="00687FD3"/>
    <w:rsid w:val="006941D6"/>
    <w:rsid w:val="0069614D"/>
    <w:rsid w:val="0069631A"/>
    <w:rsid w:val="00696532"/>
    <w:rsid w:val="00697778"/>
    <w:rsid w:val="006A2CB5"/>
    <w:rsid w:val="006A2F1E"/>
    <w:rsid w:val="006A4670"/>
    <w:rsid w:val="006A5C90"/>
    <w:rsid w:val="006A6255"/>
    <w:rsid w:val="006A62BE"/>
    <w:rsid w:val="006B1A20"/>
    <w:rsid w:val="006B57FB"/>
    <w:rsid w:val="006B74C9"/>
    <w:rsid w:val="006C3B77"/>
    <w:rsid w:val="006C3F81"/>
    <w:rsid w:val="006C4B57"/>
    <w:rsid w:val="006C4C7B"/>
    <w:rsid w:val="006C5137"/>
    <w:rsid w:val="006C6D31"/>
    <w:rsid w:val="006C794C"/>
    <w:rsid w:val="006D21F1"/>
    <w:rsid w:val="006D2D02"/>
    <w:rsid w:val="006D2E11"/>
    <w:rsid w:val="006D3297"/>
    <w:rsid w:val="006D37BF"/>
    <w:rsid w:val="006D39F6"/>
    <w:rsid w:val="006E0B33"/>
    <w:rsid w:val="006E0D8A"/>
    <w:rsid w:val="006E349A"/>
    <w:rsid w:val="006E34F9"/>
    <w:rsid w:val="006E364C"/>
    <w:rsid w:val="006E3A21"/>
    <w:rsid w:val="006E6AF1"/>
    <w:rsid w:val="006F0A4B"/>
    <w:rsid w:val="006F0C32"/>
    <w:rsid w:val="006F2104"/>
    <w:rsid w:val="006F21C7"/>
    <w:rsid w:val="006F6A86"/>
    <w:rsid w:val="006F78B7"/>
    <w:rsid w:val="0070234C"/>
    <w:rsid w:val="00706957"/>
    <w:rsid w:val="007102D9"/>
    <w:rsid w:val="00710F7F"/>
    <w:rsid w:val="0071165C"/>
    <w:rsid w:val="00712B85"/>
    <w:rsid w:val="00715FB7"/>
    <w:rsid w:val="0072129B"/>
    <w:rsid w:val="007225B9"/>
    <w:rsid w:val="00724041"/>
    <w:rsid w:val="00724A49"/>
    <w:rsid w:val="0073225A"/>
    <w:rsid w:val="007327CB"/>
    <w:rsid w:val="00732E3E"/>
    <w:rsid w:val="007344C3"/>
    <w:rsid w:val="0073487A"/>
    <w:rsid w:val="00735E3E"/>
    <w:rsid w:val="007433AB"/>
    <w:rsid w:val="0074372D"/>
    <w:rsid w:val="00745DEA"/>
    <w:rsid w:val="007461BC"/>
    <w:rsid w:val="00746502"/>
    <w:rsid w:val="0074768D"/>
    <w:rsid w:val="00750364"/>
    <w:rsid w:val="0075105B"/>
    <w:rsid w:val="00751944"/>
    <w:rsid w:val="00752A03"/>
    <w:rsid w:val="00753BB9"/>
    <w:rsid w:val="00755B4B"/>
    <w:rsid w:val="00762B91"/>
    <w:rsid w:val="00763BB1"/>
    <w:rsid w:val="00770083"/>
    <w:rsid w:val="00770F55"/>
    <w:rsid w:val="00771B79"/>
    <w:rsid w:val="00773C1A"/>
    <w:rsid w:val="00775BF3"/>
    <w:rsid w:val="007807A4"/>
    <w:rsid w:val="00781A6F"/>
    <w:rsid w:val="00782191"/>
    <w:rsid w:val="00782284"/>
    <w:rsid w:val="007841AD"/>
    <w:rsid w:val="007849B3"/>
    <w:rsid w:val="00785EAC"/>
    <w:rsid w:val="007861CD"/>
    <w:rsid w:val="00786323"/>
    <w:rsid w:val="00786A3A"/>
    <w:rsid w:val="00786A5F"/>
    <w:rsid w:val="007878CC"/>
    <w:rsid w:val="00795C1B"/>
    <w:rsid w:val="007960EB"/>
    <w:rsid w:val="00796435"/>
    <w:rsid w:val="00796B42"/>
    <w:rsid w:val="007A00A3"/>
    <w:rsid w:val="007A1B29"/>
    <w:rsid w:val="007A44E4"/>
    <w:rsid w:val="007A60DE"/>
    <w:rsid w:val="007B12EC"/>
    <w:rsid w:val="007B2A40"/>
    <w:rsid w:val="007B2D98"/>
    <w:rsid w:val="007B4787"/>
    <w:rsid w:val="007C1838"/>
    <w:rsid w:val="007C27B1"/>
    <w:rsid w:val="007C2D6F"/>
    <w:rsid w:val="007C38ED"/>
    <w:rsid w:val="007C3E79"/>
    <w:rsid w:val="007C43D0"/>
    <w:rsid w:val="007C4949"/>
    <w:rsid w:val="007C642E"/>
    <w:rsid w:val="007C66D1"/>
    <w:rsid w:val="007C777E"/>
    <w:rsid w:val="007D05D8"/>
    <w:rsid w:val="007D3C55"/>
    <w:rsid w:val="007D42DA"/>
    <w:rsid w:val="007D65CC"/>
    <w:rsid w:val="007D73F7"/>
    <w:rsid w:val="007E0212"/>
    <w:rsid w:val="007E0FFE"/>
    <w:rsid w:val="007E4AB1"/>
    <w:rsid w:val="007E6715"/>
    <w:rsid w:val="007E772F"/>
    <w:rsid w:val="007F02AA"/>
    <w:rsid w:val="007F2242"/>
    <w:rsid w:val="007F50F4"/>
    <w:rsid w:val="007F5E43"/>
    <w:rsid w:val="008035F3"/>
    <w:rsid w:val="008071D5"/>
    <w:rsid w:val="008072EE"/>
    <w:rsid w:val="0081156F"/>
    <w:rsid w:val="008117B6"/>
    <w:rsid w:val="00811BC6"/>
    <w:rsid w:val="008124DC"/>
    <w:rsid w:val="00813C38"/>
    <w:rsid w:val="00814A7A"/>
    <w:rsid w:val="00814AF9"/>
    <w:rsid w:val="00815E93"/>
    <w:rsid w:val="00817032"/>
    <w:rsid w:val="00821AB2"/>
    <w:rsid w:val="00823F3F"/>
    <w:rsid w:val="008242B6"/>
    <w:rsid w:val="00826CCF"/>
    <w:rsid w:val="008275F4"/>
    <w:rsid w:val="008316EB"/>
    <w:rsid w:val="00831CE3"/>
    <w:rsid w:val="00837A08"/>
    <w:rsid w:val="00840351"/>
    <w:rsid w:val="00845472"/>
    <w:rsid w:val="008543F1"/>
    <w:rsid w:val="00854AE2"/>
    <w:rsid w:val="00854E8D"/>
    <w:rsid w:val="0085607C"/>
    <w:rsid w:val="0085699D"/>
    <w:rsid w:val="00862134"/>
    <w:rsid w:val="0086258A"/>
    <w:rsid w:val="00863C2D"/>
    <w:rsid w:val="0086630B"/>
    <w:rsid w:val="00866908"/>
    <w:rsid w:val="00871641"/>
    <w:rsid w:val="0087546C"/>
    <w:rsid w:val="00876A51"/>
    <w:rsid w:val="00876AEB"/>
    <w:rsid w:val="00882EC4"/>
    <w:rsid w:val="00885857"/>
    <w:rsid w:val="00886DD0"/>
    <w:rsid w:val="00887AB5"/>
    <w:rsid w:val="00892B04"/>
    <w:rsid w:val="0089409E"/>
    <w:rsid w:val="00895879"/>
    <w:rsid w:val="00895AE5"/>
    <w:rsid w:val="0089789F"/>
    <w:rsid w:val="008A00B0"/>
    <w:rsid w:val="008A4862"/>
    <w:rsid w:val="008A5856"/>
    <w:rsid w:val="008A5986"/>
    <w:rsid w:val="008B148D"/>
    <w:rsid w:val="008B3313"/>
    <w:rsid w:val="008B56FF"/>
    <w:rsid w:val="008C0078"/>
    <w:rsid w:val="008C15E5"/>
    <w:rsid w:val="008C28B5"/>
    <w:rsid w:val="008C37B8"/>
    <w:rsid w:val="008C3E59"/>
    <w:rsid w:val="008C5353"/>
    <w:rsid w:val="008C5450"/>
    <w:rsid w:val="008D3E04"/>
    <w:rsid w:val="008D4E11"/>
    <w:rsid w:val="008D51D1"/>
    <w:rsid w:val="008D7284"/>
    <w:rsid w:val="008E0641"/>
    <w:rsid w:val="008E65EE"/>
    <w:rsid w:val="008E6C5F"/>
    <w:rsid w:val="008F3AAB"/>
    <w:rsid w:val="008F4354"/>
    <w:rsid w:val="008F5BDD"/>
    <w:rsid w:val="008F5C4F"/>
    <w:rsid w:val="0090007A"/>
    <w:rsid w:val="00901810"/>
    <w:rsid w:val="00905E81"/>
    <w:rsid w:val="00905FD3"/>
    <w:rsid w:val="00907C9E"/>
    <w:rsid w:val="00910649"/>
    <w:rsid w:val="00913093"/>
    <w:rsid w:val="00913CA2"/>
    <w:rsid w:val="009146DD"/>
    <w:rsid w:val="00914C48"/>
    <w:rsid w:val="009162E8"/>
    <w:rsid w:val="0091703C"/>
    <w:rsid w:val="00917CB4"/>
    <w:rsid w:val="00921B03"/>
    <w:rsid w:val="00922260"/>
    <w:rsid w:val="00924D7B"/>
    <w:rsid w:val="009305E3"/>
    <w:rsid w:val="00931686"/>
    <w:rsid w:val="00933F4C"/>
    <w:rsid w:val="0093438A"/>
    <w:rsid w:val="00940F6B"/>
    <w:rsid w:val="009413FA"/>
    <w:rsid w:val="00942459"/>
    <w:rsid w:val="00945974"/>
    <w:rsid w:val="0094767F"/>
    <w:rsid w:val="0095069F"/>
    <w:rsid w:val="009538F6"/>
    <w:rsid w:val="00955596"/>
    <w:rsid w:val="00956641"/>
    <w:rsid w:val="009639A2"/>
    <w:rsid w:val="0096456D"/>
    <w:rsid w:val="009647E4"/>
    <w:rsid w:val="00964AF4"/>
    <w:rsid w:val="00966D54"/>
    <w:rsid w:val="009713E5"/>
    <w:rsid w:val="00972E43"/>
    <w:rsid w:val="00973C31"/>
    <w:rsid w:val="009756A6"/>
    <w:rsid w:val="0097604B"/>
    <w:rsid w:val="00987527"/>
    <w:rsid w:val="00987A0E"/>
    <w:rsid w:val="00992913"/>
    <w:rsid w:val="00994B0B"/>
    <w:rsid w:val="00995D5E"/>
    <w:rsid w:val="00996605"/>
    <w:rsid w:val="009A1505"/>
    <w:rsid w:val="009A30BB"/>
    <w:rsid w:val="009A38DC"/>
    <w:rsid w:val="009A46C1"/>
    <w:rsid w:val="009A6A8D"/>
    <w:rsid w:val="009A7087"/>
    <w:rsid w:val="009B0058"/>
    <w:rsid w:val="009B3FB0"/>
    <w:rsid w:val="009B3FD4"/>
    <w:rsid w:val="009B510C"/>
    <w:rsid w:val="009B78E9"/>
    <w:rsid w:val="009B7FED"/>
    <w:rsid w:val="009C1947"/>
    <w:rsid w:val="009C37EA"/>
    <w:rsid w:val="009C5D99"/>
    <w:rsid w:val="009C67BA"/>
    <w:rsid w:val="009C7625"/>
    <w:rsid w:val="009C7F5C"/>
    <w:rsid w:val="009D0715"/>
    <w:rsid w:val="009D13FF"/>
    <w:rsid w:val="009D2F16"/>
    <w:rsid w:val="009D524F"/>
    <w:rsid w:val="009D5A05"/>
    <w:rsid w:val="009D5AE8"/>
    <w:rsid w:val="009D7D39"/>
    <w:rsid w:val="009E22CC"/>
    <w:rsid w:val="009E2BD8"/>
    <w:rsid w:val="009E41D7"/>
    <w:rsid w:val="009E45A3"/>
    <w:rsid w:val="009E46A7"/>
    <w:rsid w:val="009F37E8"/>
    <w:rsid w:val="009F3F3E"/>
    <w:rsid w:val="009F50A1"/>
    <w:rsid w:val="009F7EAF"/>
    <w:rsid w:val="00A00208"/>
    <w:rsid w:val="00A02482"/>
    <w:rsid w:val="00A04EA1"/>
    <w:rsid w:val="00A0551F"/>
    <w:rsid w:val="00A06A58"/>
    <w:rsid w:val="00A07181"/>
    <w:rsid w:val="00A10C07"/>
    <w:rsid w:val="00A144E8"/>
    <w:rsid w:val="00A16DEB"/>
    <w:rsid w:val="00A20149"/>
    <w:rsid w:val="00A20A22"/>
    <w:rsid w:val="00A20EFE"/>
    <w:rsid w:val="00A268BD"/>
    <w:rsid w:val="00A27076"/>
    <w:rsid w:val="00A275A8"/>
    <w:rsid w:val="00A3794A"/>
    <w:rsid w:val="00A408A9"/>
    <w:rsid w:val="00A44084"/>
    <w:rsid w:val="00A45075"/>
    <w:rsid w:val="00A45AC2"/>
    <w:rsid w:val="00A46837"/>
    <w:rsid w:val="00A469EE"/>
    <w:rsid w:val="00A47702"/>
    <w:rsid w:val="00A52DD5"/>
    <w:rsid w:val="00A52E49"/>
    <w:rsid w:val="00A55E4B"/>
    <w:rsid w:val="00A60637"/>
    <w:rsid w:val="00A63EF6"/>
    <w:rsid w:val="00A67EC9"/>
    <w:rsid w:val="00A71F79"/>
    <w:rsid w:val="00A7343A"/>
    <w:rsid w:val="00A73826"/>
    <w:rsid w:val="00A75864"/>
    <w:rsid w:val="00A76068"/>
    <w:rsid w:val="00A76824"/>
    <w:rsid w:val="00A80BFC"/>
    <w:rsid w:val="00A812F9"/>
    <w:rsid w:val="00A81AA2"/>
    <w:rsid w:val="00A84ED8"/>
    <w:rsid w:val="00A85485"/>
    <w:rsid w:val="00A85884"/>
    <w:rsid w:val="00A8783D"/>
    <w:rsid w:val="00A87E1E"/>
    <w:rsid w:val="00A91543"/>
    <w:rsid w:val="00A9517C"/>
    <w:rsid w:val="00A95CA0"/>
    <w:rsid w:val="00A976D6"/>
    <w:rsid w:val="00AA0DF5"/>
    <w:rsid w:val="00AA21D6"/>
    <w:rsid w:val="00AA243D"/>
    <w:rsid w:val="00AA38DD"/>
    <w:rsid w:val="00AA5281"/>
    <w:rsid w:val="00AA725F"/>
    <w:rsid w:val="00AA74FD"/>
    <w:rsid w:val="00AA75C3"/>
    <w:rsid w:val="00AB29C9"/>
    <w:rsid w:val="00AB593A"/>
    <w:rsid w:val="00AC22E0"/>
    <w:rsid w:val="00AC5E76"/>
    <w:rsid w:val="00AD1E6D"/>
    <w:rsid w:val="00AD35CB"/>
    <w:rsid w:val="00AD39CB"/>
    <w:rsid w:val="00AD6D54"/>
    <w:rsid w:val="00AD7326"/>
    <w:rsid w:val="00AD760B"/>
    <w:rsid w:val="00AE0078"/>
    <w:rsid w:val="00AE0329"/>
    <w:rsid w:val="00AE0936"/>
    <w:rsid w:val="00AE11B4"/>
    <w:rsid w:val="00AE18A4"/>
    <w:rsid w:val="00AE51B9"/>
    <w:rsid w:val="00AE60D0"/>
    <w:rsid w:val="00AE6BF6"/>
    <w:rsid w:val="00AE6C68"/>
    <w:rsid w:val="00AF2391"/>
    <w:rsid w:val="00AF5426"/>
    <w:rsid w:val="00AF6AE7"/>
    <w:rsid w:val="00AF6C9C"/>
    <w:rsid w:val="00B01A2A"/>
    <w:rsid w:val="00B02512"/>
    <w:rsid w:val="00B04E3C"/>
    <w:rsid w:val="00B0573F"/>
    <w:rsid w:val="00B07D60"/>
    <w:rsid w:val="00B10E18"/>
    <w:rsid w:val="00B10E9F"/>
    <w:rsid w:val="00B14A2D"/>
    <w:rsid w:val="00B15608"/>
    <w:rsid w:val="00B15758"/>
    <w:rsid w:val="00B2404E"/>
    <w:rsid w:val="00B25AF6"/>
    <w:rsid w:val="00B25CA8"/>
    <w:rsid w:val="00B25CC8"/>
    <w:rsid w:val="00B269D9"/>
    <w:rsid w:val="00B30040"/>
    <w:rsid w:val="00B303BA"/>
    <w:rsid w:val="00B3040C"/>
    <w:rsid w:val="00B3116F"/>
    <w:rsid w:val="00B348C7"/>
    <w:rsid w:val="00B507D8"/>
    <w:rsid w:val="00B50AA0"/>
    <w:rsid w:val="00B5238C"/>
    <w:rsid w:val="00B52537"/>
    <w:rsid w:val="00B548A1"/>
    <w:rsid w:val="00B54B3E"/>
    <w:rsid w:val="00B65E6A"/>
    <w:rsid w:val="00B66817"/>
    <w:rsid w:val="00B67081"/>
    <w:rsid w:val="00B673EC"/>
    <w:rsid w:val="00B703B6"/>
    <w:rsid w:val="00B70478"/>
    <w:rsid w:val="00B71D3E"/>
    <w:rsid w:val="00B7317B"/>
    <w:rsid w:val="00B73867"/>
    <w:rsid w:val="00B8009E"/>
    <w:rsid w:val="00B802F0"/>
    <w:rsid w:val="00B803EF"/>
    <w:rsid w:val="00B839D3"/>
    <w:rsid w:val="00B91A04"/>
    <w:rsid w:val="00B92C23"/>
    <w:rsid w:val="00B936B1"/>
    <w:rsid w:val="00B95632"/>
    <w:rsid w:val="00BA0ACA"/>
    <w:rsid w:val="00BA36CE"/>
    <w:rsid w:val="00BA3806"/>
    <w:rsid w:val="00BA5BAA"/>
    <w:rsid w:val="00BA7607"/>
    <w:rsid w:val="00BA79F5"/>
    <w:rsid w:val="00BA7E56"/>
    <w:rsid w:val="00BB001F"/>
    <w:rsid w:val="00BB1639"/>
    <w:rsid w:val="00BB79C4"/>
    <w:rsid w:val="00BB7F25"/>
    <w:rsid w:val="00BC2CD3"/>
    <w:rsid w:val="00BC39C6"/>
    <w:rsid w:val="00BC58E0"/>
    <w:rsid w:val="00BC6F65"/>
    <w:rsid w:val="00BC71A1"/>
    <w:rsid w:val="00BD02B7"/>
    <w:rsid w:val="00BD0EC6"/>
    <w:rsid w:val="00BD4FFC"/>
    <w:rsid w:val="00BD6FCE"/>
    <w:rsid w:val="00BD703F"/>
    <w:rsid w:val="00BD7520"/>
    <w:rsid w:val="00BD7C5E"/>
    <w:rsid w:val="00BE43CA"/>
    <w:rsid w:val="00BE6A9B"/>
    <w:rsid w:val="00BE7894"/>
    <w:rsid w:val="00BF0229"/>
    <w:rsid w:val="00BF2B94"/>
    <w:rsid w:val="00BF34E9"/>
    <w:rsid w:val="00BF3DD1"/>
    <w:rsid w:val="00BF42AC"/>
    <w:rsid w:val="00BF47B2"/>
    <w:rsid w:val="00BF6EC8"/>
    <w:rsid w:val="00C04BC5"/>
    <w:rsid w:val="00C118DC"/>
    <w:rsid w:val="00C158D7"/>
    <w:rsid w:val="00C15F40"/>
    <w:rsid w:val="00C21D9A"/>
    <w:rsid w:val="00C22E90"/>
    <w:rsid w:val="00C2445D"/>
    <w:rsid w:val="00C31184"/>
    <w:rsid w:val="00C3484C"/>
    <w:rsid w:val="00C3672F"/>
    <w:rsid w:val="00C372A3"/>
    <w:rsid w:val="00C43657"/>
    <w:rsid w:val="00C4515F"/>
    <w:rsid w:val="00C4763B"/>
    <w:rsid w:val="00C47EC7"/>
    <w:rsid w:val="00C55934"/>
    <w:rsid w:val="00C57B15"/>
    <w:rsid w:val="00C6431F"/>
    <w:rsid w:val="00C65649"/>
    <w:rsid w:val="00C66378"/>
    <w:rsid w:val="00C717FD"/>
    <w:rsid w:val="00C72701"/>
    <w:rsid w:val="00C80EBB"/>
    <w:rsid w:val="00C8273B"/>
    <w:rsid w:val="00C83ECA"/>
    <w:rsid w:val="00C83EF8"/>
    <w:rsid w:val="00C84AB8"/>
    <w:rsid w:val="00C85C72"/>
    <w:rsid w:val="00C91A97"/>
    <w:rsid w:val="00C93271"/>
    <w:rsid w:val="00C9727A"/>
    <w:rsid w:val="00C97DBB"/>
    <w:rsid w:val="00CA0D68"/>
    <w:rsid w:val="00CA1A75"/>
    <w:rsid w:val="00CA1B4C"/>
    <w:rsid w:val="00CA222C"/>
    <w:rsid w:val="00CA3291"/>
    <w:rsid w:val="00CA35C2"/>
    <w:rsid w:val="00CA5280"/>
    <w:rsid w:val="00CA61A0"/>
    <w:rsid w:val="00CA66B3"/>
    <w:rsid w:val="00CB0246"/>
    <w:rsid w:val="00CB263A"/>
    <w:rsid w:val="00CB2F47"/>
    <w:rsid w:val="00CB61A8"/>
    <w:rsid w:val="00CB7EBA"/>
    <w:rsid w:val="00CC1249"/>
    <w:rsid w:val="00CC51C7"/>
    <w:rsid w:val="00CC526C"/>
    <w:rsid w:val="00CC61C8"/>
    <w:rsid w:val="00CD1703"/>
    <w:rsid w:val="00CD1E99"/>
    <w:rsid w:val="00CD6202"/>
    <w:rsid w:val="00CE0DE3"/>
    <w:rsid w:val="00CE0FF2"/>
    <w:rsid w:val="00CE5EEF"/>
    <w:rsid w:val="00CF105A"/>
    <w:rsid w:val="00CF2026"/>
    <w:rsid w:val="00CF5F4A"/>
    <w:rsid w:val="00D00BD5"/>
    <w:rsid w:val="00D02C18"/>
    <w:rsid w:val="00D0559F"/>
    <w:rsid w:val="00D05944"/>
    <w:rsid w:val="00D06B7E"/>
    <w:rsid w:val="00D1087B"/>
    <w:rsid w:val="00D122E6"/>
    <w:rsid w:val="00D17C28"/>
    <w:rsid w:val="00D17E7D"/>
    <w:rsid w:val="00D23267"/>
    <w:rsid w:val="00D2329A"/>
    <w:rsid w:val="00D23454"/>
    <w:rsid w:val="00D23A2A"/>
    <w:rsid w:val="00D24386"/>
    <w:rsid w:val="00D24C37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4CDB"/>
    <w:rsid w:val="00D56AE0"/>
    <w:rsid w:val="00D5754F"/>
    <w:rsid w:val="00D63C14"/>
    <w:rsid w:val="00D64F1F"/>
    <w:rsid w:val="00D65438"/>
    <w:rsid w:val="00D671A9"/>
    <w:rsid w:val="00D70784"/>
    <w:rsid w:val="00D7098C"/>
    <w:rsid w:val="00D72748"/>
    <w:rsid w:val="00D727F9"/>
    <w:rsid w:val="00D76776"/>
    <w:rsid w:val="00D76D7C"/>
    <w:rsid w:val="00D776DD"/>
    <w:rsid w:val="00D83496"/>
    <w:rsid w:val="00D84280"/>
    <w:rsid w:val="00D84735"/>
    <w:rsid w:val="00D865ED"/>
    <w:rsid w:val="00D974B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10D6"/>
    <w:rsid w:val="00DE3438"/>
    <w:rsid w:val="00DE3AFD"/>
    <w:rsid w:val="00DE3C5C"/>
    <w:rsid w:val="00DE5438"/>
    <w:rsid w:val="00DE5A4D"/>
    <w:rsid w:val="00DF2FC6"/>
    <w:rsid w:val="00DF7A89"/>
    <w:rsid w:val="00E038EA"/>
    <w:rsid w:val="00E0516D"/>
    <w:rsid w:val="00E05D51"/>
    <w:rsid w:val="00E104D4"/>
    <w:rsid w:val="00E11EF3"/>
    <w:rsid w:val="00E16031"/>
    <w:rsid w:val="00E1603A"/>
    <w:rsid w:val="00E16135"/>
    <w:rsid w:val="00E1660F"/>
    <w:rsid w:val="00E17CA8"/>
    <w:rsid w:val="00E212CE"/>
    <w:rsid w:val="00E21F67"/>
    <w:rsid w:val="00E26BFC"/>
    <w:rsid w:val="00E26DBF"/>
    <w:rsid w:val="00E27218"/>
    <w:rsid w:val="00E34F5C"/>
    <w:rsid w:val="00E357B6"/>
    <w:rsid w:val="00E367E8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57424"/>
    <w:rsid w:val="00E61588"/>
    <w:rsid w:val="00E61961"/>
    <w:rsid w:val="00E619A1"/>
    <w:rsid w:val="00E62FE2"/>
    <w:rsid w:val="00E7115E"/>
    <w:rsid w:val="00E71AF1"/>
    <w:rsid w:val="00E71E5A"/>
    <w:rsid w:val="00E77038"/>
    <w:rsid w:val="00E77526"/>
    <w:rsid w:val="00E8047F"/>
    <w:rsid w:val="00E808A9"/>
    <w:rsid w:val="00E8153E"/>
    <w:rsid w:val="00E83517"/>
    <w:rsid w:val="00E861AE"/>
    <w:rsid w:val="00E87DB9"/>
    <w:rsid w:val="00E93CCB"/>
    <w:rsid w:val="00E94186"/>
    <w:rsid w:val="00E94C72"/>
    <w:rsid w:val="00E97AAC"/>
    <w:rsid w:val="00EA1B82"/>
    <w:rsid w:val="00EA44A9"/>
    <w:rsid w:val="00EA567E"/>
    <w:rsid w:val="00EA6B16"/>
    <w:rsid w:val="00EA750E"/>
    <w:rsid w:val="00EB017A"/>
    <w:rsid w:val="00EB0C9D"/>
    <w:rsid w:val="00EB227D"/>
    <w:rsid w:val="00EB3173"/>
    <w:rsid w:val="00EB6092"/>
    <w:rsid w:val="00EB6CFE"/>
    <w:rsid w:val="00EC09DB"/>
    <w:rsid w:val="00EC2457"/>
    <w:rsid w:val="00EC646A"/>
    <w:rsid w:val="00ED19A8"/>
    <w:rsid w:val="00ED2DBA"/>
    <w:rsid w:val="00ED3972"/>
    <w:rsid w:val="00ED3D2A"/>
    <w:rsid w:val="00ED5EAC"/>
    <w:rsid w:val="00EE0624"/>
    <w:rsid w:val="00EE0B05"/>
    <w:rsid w:val="00EE0F45"/>
    <w:rsid w:val="00EE12C4"/>
    <w:rsid w:val="00EE18EF"/>
    <w:rsid w:val="00EF025C"/>
    <w:rsid w:val="00EF12D0"/>
    <w:rsid w:val="00EF1B75"/>
    <w:rsid w:val="00EF3992"/>
    <w:rsid w:val="00EF45D5"/>
    <w:rsid w:val="00EF5F33"/>
    <w:rsid w:val="00EF5FA2"/>
    <w:rsid w:val="00EF6150"/>
    <w:rsid w:val="00EF6D39"/>
    <w:rsid w:val="00EF7802"/>
    <w:rsid w:val="00F024F8"/>
    <w:rsid w:val="00F15470"/>
    <w:rsid w:val="00F1733A"/>
    <w:rsid w:val="00F21299"/>
    <w:rsid w:val="00F23995"/>
    <w:rsid w:val="00F254C3"/>
    <w:rsid w:val="00F26479"/>
    <w:rsid w:val="00F276DE"/>
    <w:rsid w:val="00F30F4B"/>
    <w:rsid w:val="00F32170"/>
    <w:rsid w:val="00F33796"/>
    <w:rsid w:val="00F423D1"/>
    <w:rsid w:val="00F42958"/>
    <w:rsid w:val="00F43AC2"/>
    <w:rsid w:val="00F451F0"/>
    <w:rsid w:val="00F500B2"/>
    <w:rsid w:val="00F51A21"/>
    <w:rsid w:val="00F52875"/>
    <w:rsid w:val="00F608CC"/>
    <w:rsid w:val="00F61482"/>
    <w:rsid w:val="00F63982"/>
    <w:rsid w:val="00F706AB"/>
    <w:rsid w:val="00F709D8"/>
    <w:rsid w:val="00F741CF"/>
    <w:rsid w:val="00F768EB"/>
    <w:rsid w:val="00F76F8E"/>
    <w:rsid w:val="00F81356"/>
    <w:rsid w:val="00F81F9F"/>
    <w:rsid w:val="00F82250"/>
    <w:rsid w:val="00F851F4"/>
    <w:rsid w:val="00F87F18"/>
    <w:rsid w:val="00F94115"/>
    <w:rsid w:val="00F95090"/>
    <w:rsid w:val="00F96E37"/>
    <w:rsid w:val="00FA0459"/>
    <w:rsid w:val="00FA0F53"/>
    <w:rsid w:val="00FA4D95"/>
    <w:rsid w:val="00FA520B"/>
    <w:rsid w:val="00FA641F"/>
    <w:rsid w:val="00FA7982"/>
    <w:rsid w:val="00FB16DD"/>
    <w:rsid w:val="00FB31B7"/>
    <w:rsid w:val="00FB4C41"/>
    <w:rsid w:val="00FB7FDE"/>
    <w:rsid w:val="00FC0A1B"/>
    <w:rsid w:val="00FC0E5F"/>
    <w:rsid w:val="00FC1439"/>
    <w:rsid w:val="00FC4847"/>
    <w:rsid w:val="00FC59C1"/>
    <w:rsid w:val="00FC7501"/>
    <w:rsid w:val="00FD4F75"/>
    <w:rsid w:val="00FD542C"/>
    <w:rsid w:val="00FE0E3D"/>
    <w:rsid w:val="00FE230A"/>
    <w:rsid w:val="00FE53E2"/>
    <w:rsid w:val="00FE543B"/>
    <w:rsid w:val="00FE5A46"/>
    <w:rsid w:val="00FE711D"/>
    <w:rsid w:val="00FE7C22"/>
    <w:rsid w:val="00FF2EC1"/>
    <w:rsid w:val="00FF42C9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6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22</Pages>
  <Words>5591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53</cp:revision>
  <cp:lastPrinted>2016-01-13T12:42:00Z</cp:lastPrinted>
  <dcterms:created xsi:type="dcterms:W3CDTF">2018-10-02T11:01:00Z</dcterms:created>
  <dcterms:modified xsi:type="dcterms:W3CDTF">2018-10-09T10:40:00Z</dcterms:modified>
</cp:coreProperties>
</file>